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0A8F7" w14:textId="6BB03AF6" w:rsidR="00C30661" w:rsidRPr="0030737E" w:rsidRDefault="005127AF" w:rsidP="00900D84">
      <w:pPr>
        <w:jc w:val="right"/>
        <w:rPr>
          <w:rFonts w:cs="Times New Roman"/>
          <w:sz w:val="16"/>
          <w:szCs w:val="16"/>
          <w:lang w:val="en-CA"/>
        </w:rPr>
      </w:pPr>
      <w:r w:rsidRPr="0030737E">
        <w:rPr>
          <w:b/>
          <w:i/>
        </w:rPr>
        <w:t xml:space="preserve">Docket No. </w:t>
      </w:r>
      <w:r w:rsidR="0030737E" w:rsidRPr="0030737E">
        <w:rPr>
          <w:b/>
          <w:i/>
        </w:rPr>
        <w:t>53476</w:t>
      </w:r>
    </w:p>
    <w:p w14:paraId="6F7ED562" w14:textId="77777777" w:rsidR="005127AF" w:rsidRPr="0030737E" w:rsidRDefault="005127AF" w:rsidP="005127AF">
      <w:pPr>
        <w:jc w:val="center"/>
        <w:rPr>
          <w:rFonts w:cs="Times New Roman"/>
          <w:b/>
          <w:sz w:val="28"/>
          <w:szCs w:val="28"/>
        </w:rPr>
      </w:pPr>
      <w:r w:rsidRPr="0030737E">
        <w:rPr>
          <w:rFonts w:cs="Times New Roman"/>
          <w:b/>
          <w:sz w:val="28"/>
          <w:szCs w:val="28"/>
          <w:lang w:val="en-CA"/>
        </w:rPr>
        <w:fldChar w:fldCharType="begin"/>
      </w:r>
      <w:r w:rsidRPr="0030737E">
        <w:rPr>
          <w:rFonts w:cs="Times New Roman"/>
          <w:b/>
          <w:sz w:val="28"/>
          <w:szCs w:val="28"/>
          <w:lang w:val="en-CA"/>
        </w:rPr>
        <w:instrText xml:space="preserve"> SEQ CHAPTER \h \r 1</w:instrText>
      </w:r>
      <w:r w:rsidRPr="0030737E">
        <w:rPr>
          <w:rFonts w:cs="Times New Roman"/>
          <w:b/>
          <w:sz w:val="28"/>
          <w:szCs w:val="28"/>
          <w:lang w:val="en-CA"/>
        </w:rPr>
        <w:fldChar w:fldCharType="end"/>
      </w:r>
      <w:r w:rsidRPr="0030737E">
        <w:rPr>
          <w:rFonts w:cs="Times New Roman"/>
          <w:b/>
          <w:i/>
          <w:iCs/>
          <w:sz w:val="28"/>
          <w:szCs w:val="28"/>
        </w:rPr>
        <w:t>Notice for Publication</w:t>
      </w:r>
    </w:p>
    <w:p w14:paraId="6FCCFFA5" w14:textId="76588CE5" w:rsidR="005127AF" w:rsidRPr="0030737E" w:rsidRDefault="005127AF" w:rsidP="007909A7">
      <w:pPr>
        <w:jc w:val="center"/>
        <w:rPr>
          <w:rFonts w:cs="Times New Roman"/>
        </w:rPr>
      </w:pPr>
      <w:r w:rsidRPr="0030737E">
        <w:rPr>
          <w:rFonts w:cs="Times New Roman"/>
        </w:rPr>
        <w:t xml:space="preserve">NOTICE OF APPLICATION </w:t>
      </w:r>
      <w:r w:rsidR="004876B2" w:rsidRPr="0030737E">
        <w:rPr>
          <w:rFonts w:cs="Times New Roman"/>
        </w:rPr>
        <w:t>OF</w:t>
      </w:r>
      <w:r w:rsidR="00BA1189" w:rsidRPr="0030737E">
        <w:rPr>
          <w:rFonts w:cs="Times New Roman"/>
        </w:rPr>
        <w:t xml:space="preserve"> </w:t>
      </w:r>
      <w:r w:rsidR="0030737E" w:rsidRPr="0030737E">
        <w:rPr>
          <w:rFonts w:cs="Times New Roman"/>
        </w:rPr>
        <w:t xml:space="preserve">UNDINE TEXAS, LLC TO </w:t>
      </w:r>
      <w:r w:rsidR="0030737E" w:rsidRPr="0030737E">
        <w:rPr>
          <w:rStyle w:val="Style6"/>
        </w:rPr>
        <w:t xml:space="preserve">AMEND ITS </w:t>
      </w:r>
      <w:r w:rsidR="0030737E" w:rsidRPr="0030737E">
        <w:rPr>
          <w:rFonts w:cs="Times New Roman"/>
        </w:rPr>
        <w:t xml:space="preserve">CERTIFICATE OF CONVENIENCE AND NECESSITY </w:t>
      </w:r>
      <w:bookmarkStart w:id="0" w:name="_Hlk100213669"/>
      <w:r w:rsidR="0030737E" w:rsidRPr="0030737E">
        <w:rPr>
          <w:rStyle w:val="Style6"/>
        </w:rPr>
        <w:t>TO</w:t>
      </w:r>
      <w:r w:rsidR="0030737E" w:rsidRPr="0030737E">
        <w:t xml:space="preserve"> </w:t>
      </w:r>
      <w:bookmarkEnd w:id="0"/>
      <w:r w:rsidR="0030737E" w:rsidRPr="0030737E">
        <w:rPr>
          <w:rFonts w:cs="Times New Roman"/>
        </w:rPr>
        <w:t xml:space="preserve">PROVIDE </w:t>
      </w:r>
      <w:bookmarkStart w:id="1" w:name="_Hlk98250559"/>
      <w:r w:rsidR="0030737E" w:rsidRPr="0030737E">
        <w:rPr>
          <w:rStyle w:val="Style6"/>
        </w:rPr>
        <w:t>WATER</w:t>
      </w:r>
      <w:bookmarkEnd w:id="1"/>
      <w:r w:rsidR="0030737E" w:rsidRPr="0030737E">
        <w:rPr>
          <w:rFonts w:cs="Times New Roman"/>
        </w:rPr>
        <w:t xml:space="preserve"> UTILITY SERVICE IN </w:t>
      </w:r>
      <w:bookmarkStart w:id="2" w:name="_Hlk63346988"/>
      <w:r w:rsidR="0030737E" w:rsidRPr="0030737E">
        <w:rPr>
          <w:rFonts w:cs="Times New Roman"/>
        </w:rPr>
        <w:t xml:space="preserve">JACKSON </w:t>
      </w:r>
      <w:bookmarkStart w:id="3" w:name="_Hlk98250774"/>
      <w:r w:rsidR="0030737E" w:rsidRPr="0030737E">
        <w:rPr>
          <w:rStyle w:val="Style6"/>
          <w:szCs w:val="28"/>
        </w:rPr>
        <w:t>COUNTY</w:t>
      </w:r>
      <w:bookmarkEnd w:id="3"/>
      <w:r w:rsidR="0030737E" w:rsidRPr="0030737E">
        <w:rPr>
          <w:rFonts w:cs="Times New Roman"/>
        </w:rPr>
        <w:t xml:space="preserve">, </w:t>
      </w:r>
      <w:bookmarkEnd w:id="2"/>
      <w:r w:rsidR="0030737E" w:rsidRPr="0030737E">
        <w:rPr>
          <w:rFonts w:cs="Times New Roman"/>
        </w:rPr>
        <w:t>TEXAS</w:t>
      </w:r>
    </w:p>
    <w:p w14:paraId="26783E46" w14:textId="77777777" w:rsidR="005127AF" w:rsidRPr="0030737E" w:rsidRDefault="005127AF" w:rsidP="005127AF">
      <w:pPr>
        <w:jc w:val="both"/>
        <w:rPr>
          <w:rFonts w:cs="Times New Roman"/>
          <w:sz w:val="16"/>
          <w:szCs w:val="16"/>
        </w:rPr>
      </w:pPr>
    </w:p>
    <w:p w14:paraId="6DF9DB78" w14:textId="403009BA" w:rsidR="00B73B39" w:rsidRPr="0030737E" w:rsidRDefault="0030737E" w:rsidP="00B73B39">
      <w:pPr>
        <w:jc w:val="both"/>
        <w:rPr>
          <w:rFonts w:cs="Times New Roman"/>
        </w:rPr>
      </w:pPr>
      <w:r w:rsidRPr="0030737E">
        <w:rPr>
          <w:rFonts w:cs="Times New Roman"/>
        </w:rPr>
        <w:t>Undine Texas, LLC</w:t>
      </w:r>
      <w:r w:rsidR="00B73B39" w:rsidRPr="0030737E">
        <w:rPr>
          <w:rFonts w:cs="Times New Roman"/>
        </w:rPr>
        <w:t xml:space="preserve"> has filed an application with the Public Utility Commission of Texas </w:t>
      </w:r>
      <w:r w:rsidR="00602C8B" w:rsidRPr="0030737E">
        <w:rPr>
          <w:bCs/>
        </w:rPr>
        <w:t>to</w:t>
      </w:r>
      <w:r w:rsidR="0056529D" w:rsidRPr="0030737E">
        <w:rPr>
          <w:bCs/>
        </w:rPr>
        <w:t xml:space="preserve"> </w:t>
      </w:r>
      <w:r w:rsidRPr="0030737E">
        <w:rPr>
          <w:bCs/>
        </w:rPr>
        <w:t>amend its</w:t>
      </w:r>
      <w:r w:rsidR="00602C8B" w:rsidRPr="0030737E">
        <w:rPr>
          <w:bCs/>
        </w:rPr>
        <w:t xml:space="preserve"> </w:t>
      </w:r>
      <w:r w:rsidRPr="0030737E">
        <w:t>water</w:t>
      </w:r>
      <w:r w:rsidR="00602C8B" w:rsidRPr="0030737E">
        <w:t xml:space="preserve"> Certificate of Convenience and Necessity (CCN) No. </w:t>
      </w:r>
      <w:r w:rsidRPr="0030737E">
        <w:t>13260</w:t>
      </w:r>
      <w:r w:rsidR="00602C8B" w:rsidRPr="0030737E">
        <w:t xml:space="preserve"> </w:t>
      </w:r>
      <w:r w:rsidRPr="0030737E">
        <w:rPr>
          <w:rStyle w:val="Style6"/>
        </w:rPr>
        <w:t>for</w:t>
      </w:r>
      <w:r w:rsidR="003C2AEB" w:rsidRPr="0030737E">
        <w:t xml:space="preserve"> </w:t>
      </w:r>
      <w:r w:rsidR="003C2AEB" w:rsidRPr="0030737E">
        <w:rPr>
          <w:rFonts w:cs="Times New Roman"/>
        </w:rPr>
        <w:t xml:space="preserve">the provision of retail </w:t>
      </w:r>
      <w:r w:rsidRPr="0030737E">
        <w:t>water</w:t>
      </w:r>
      <w:r w:rsidR="003C2AEB" w:rsidRPr="0030737E">
        <w:rPr>
          <w:rFonts w:cs="Times New Roman"/>
        </w:rPr>
        <w:t xml:space="preserve"> utility service in </w:t>
      </w:r>
      <w:r w:rsidRPr="0030737E">
        <w:rPr>
          <w:rFonts w:cs="Times New Roman"/>
        </w:rPr>
        <w:t>Jackson</w:t>
      </w:r>
      <w:r w:rsidR="003C2AEB" w:rsidRPr="0030737E">
        <w:rPr>
          <w:rFonts w:cs="Times New Roman"/>
        </w:rPr>
        <w:t xml:space="preserve"> </w:t>
      </w:r>
      <w:r w:rsidRPr="0030737E">
        <w:t>County</w:t>
      </w:r>
      <w:r w:rsidR="003C2AEB" w:rsidRPr="0030737E">
        <w:rPr>
          <w:rFonts w:cs="Times New Roman"/>
        </w:rPr>
        <w:t>, Texas.</w:t>
      </w:r>
    </w:p>
    <w:p w14:paraId="256574D8" w14:textId="77777777" w:rsidR="00B1572D" w:rsidRPr="004876B2" w:rsidRDefault="00B1572D" w:rsidP="004F4D80">
      <w:pPr>
        <w:jc w:val="both"/>
        <w:rPr>
          <w:rFonts w:cs="Times New Roman"/>
          <w:sz w:val="16"/>
          <w:szCs w:val="16"/>
        </w:rPr>
      </w:pPr>
    </w:p>
    <w:p w14:paraId="73AB2F6D" w14:textId="6B8D8472" w:rsidR="0030737E" w:rsidRDefault="00602C8B" w:rsidP="00602C8B">
      <w:pPr>
        <w:jc w:val="both"/>
        <w:rPr>
          <w:u w:val="single"/>
        </w:rPr>
      </w:pPr>
      <w:bookmarkStart w:id="4" w:name="_Hlk82780252"/>
      <w:bookmarkStart w:id="5" w:name="_Hlk63330499"/>
      <w:bookmarkStart w:id="6" w:name="_Hlk63347581"/>
      <w:r w:rsidRPr="004876B2">
        <w:rPr>
          <w:u w:val="single"/>
        </w:rPr>
        <w:t xml:space="preserve">The requested area overlaps the district boundaries of </w:t>
      </w:r>
    </w:p>
    <w:p w14:paraId="3DDA5B7D" w14:textId="77777777" w:rsidR="0030737E" w:rsidRPr="00393E8E" w:rsidRDefault="0030737E" w:rsidP="0030737E">
      <w:pPr>
        <w:pStyle w:val="ListParagraph"/>
        <w:widowControl w:val="0"/>
        <w:numPr>
          <w:ilvl w:val="0"/>
          <w:numId w:val="3"/>
        </w:numPr>
        <w:autoSpaceDE w:val="0"/>
        <w:autoSpaceDN w:val="0"/>
        <w:adjustRightInd w:val="0"/>
        <w:ind w:left="720"/>
        <w:jc w:val="both"/>
      </w:pPr>
      <w:r w:rsidRPr="00C44B68">
        <w:rPr>
          <w:i/>
          <w:iCs/>
        </w:rPr>
        <w:t>Jackson County Countywide Drainage District</w:t>
      </w:r>
    </w:p>
    <w:p w14:paraId="38AB7EC9" w14:textId="77777777" w:rsidR="0030737E" w:rsidRDefault="0030737E" w:rsidP="0030737E">
      <w:pPr>
        <w:pStyle w:val="ListParagraph"/>
        <w:widowControl w:val="0"/>
        <w:numPr>
          <w:ilvl w:val="0"/>
          <w:numId w:val="3"/>
        </w:numPr>
        <w:autoSpaceDE w:val="0"/>
        <w:autoSpaceDN w:val="0"/>
        <w:adjustRightInd w:val="0"/>
        <w:ind w:left="720"/>
        <w:jc w:val="both"/>
        <w:rPr>
          <w:i/>
          <w:iCs/>
        </w:rPr>
      </w:pPr>
      <w:r w:rsidRPr="00C44B68">
        <w:rPr>
          <w:i/>
          <w:iCs/>
        </w:rPr>
        <w:t>Jackson County Navigation District</w:t>
      </w:r>
      <w:r>
        <w:rPr>
          <w:i/>
          <w:iCs/>
        </w:rPr>
        <w:t xml:space="preserve"> </w:t>
      </w:r>
    </w:p>
    <w:p w14:paraId="12F3F927" w14:textId="07F0B70F" w:rsidR="0030737E" w:rsidRPr="0030737E" w:rsidRDefault="0030737E" w:rsidP="0030737E">
      <w:pPr>
        <w:pStyle w:val="ListParagraph"/>
        <w:widowControl w:val="0"/>
        <w:numPr>
          <w:ilvl w:val="0"/>
          <w:numId w:val="3"/>
        </w:numPr>
        <w:autoSpaceDE w:val="0"/>
        <w:autoSpaceDN w:val="0"/>
        <w:adjustRightInd w:val="0"/>
        <w:ind w:left="720"/>
        <w:jc w:val="both"/>
        <w:rPr>
          <w:i/>
          <w:iCs/>
        </w:rPr>
      </w:pPr>
      <w:r w:rsidRPr="0030737E">
        <w:rPr>
          <w:i/>
          <w:iCs/>
        </w:rPr>
        <w:t>Lavaca-Navidad River Authority</w:t>
      </w:r>
    </w:p>
    <w:p w14:paraId="40404BD3" w14:textId="7898ECDE" w:rsidR="00602C8B" w:rsidRDefault="00602C8B" w:rsidP="00602C8B">
      <w:pPr>
        <w:jc w:val="both"/>
      </w:pPr>
      <w:r w:rsidRPr="0030737E">
        <w:t xml:space="preserve">If </w:t>
      </w:r>
      <w:sdt>
        <w:sdtPr>
          <w:id w:val="2059892345"/>
          <w:placeholder>
            <w:docPart w:val="86D96E26ECE749709990C8685B18FF8C"/>
          </w:placeholder>
          <w:dropDownList>
            <w:listItem w:displayText="this" w:value="this"/>
            <w:listItem w:displayText="these" w:value="these"/>
          </w:dropDownList>
        </w:sdtPr>
        <w:sdtEndPr/>
        <w:sdtContent>
          <w:r w:rsidR="0030737E" w:rsidRPr="0030737E">
            <w:t>these</w:t>
          </w:r>
        </w:sdtContent>
      </w:sdt>
      <w:r w:rsidRPr="0030737E">
        <w:rPr>
          <w:rFonts w:cs="Times New Roman"/>
        </w:rPr>
        <w:t xml:space="preserve"> districts </w:t>
      </w:r>
      <w:sdt>
        <w:sdtPr>
          <w:id w:val="-2129767357"/>
          <w:placeholder>
            <w:docPart w:val="1580C6B4E14042FA8CBB79500A4C2FFF"/>
          </w:placeholder>
          <w:dropDownList>
            <w:listItem w:displayText="does" w:value="does"/>
            <w:listItem w:displayText="do" w:value="do"/>
          </w:dropDownList>
        </w:sdtPr>
        <w:sdtEndPr/>
        <w:sdtContent>
          <w:r w:rsidR="0030737E" w:rsidRPr="0030737E">
            <w:t>do</w:t>
          </w:r>
        </w:sdtContent>
      </w:sdt>
      <w:r w:rsidRPr="0030737E">
        <w:t xml:space="preserve"> not request a public hearing, the Commission shall determine that the </w:t>
      </w:r>
      <w:r w:rsidRPr="0030737E">
        <w:rPr>
          <w:rFonts w:cs="Times New Roman"/>
        </w:rPr>
        <w:t xml:space="preserve">district </w:t>
      </w:r>
      <w:r w:rsidRPr="0030737E">
        <w:t xml:space="preserve">is consenting to the </w:t>
      </w:r>
      <w:r w:rsidR="0030737E" w:rsidRPr="0030737E">
        <w:rPr>
          <w:rFonts w:cs="Times New Roman"/>
        </w:rPr>
        <w:t>Undine Texas, LLC</w:t>
      </w:r>
      <w:r w:rsidRPr="0030737E">
        <w:t xml:space="preserve">’s request to provide retail </w:t>
      </w:r>
      <w:r w:rsidR="0030737E" w:rsidRPr="0030737E">
        <w:t>water</w:t>
      </w:r>
      <w:r w:rsidRPr="0030737E">
        <w:rPr>
          <w:rFonts w:cs="Times New Roman"/>
        </w:rPr>
        <w:t xml:space="preserve"> </w:t>
      </w:r>
      <w:r w:rsidRPr="0030737E">
        <w:t>utility service in the requested area.</w:t>
      </w:r>
    </w:p>
    <w:p w14:paraId="1DC3F218" w14:textId="77777777" w:rsidR="0030737E" w:rsidRPr="0030737E" w:rsidRDefault="0030737E" w:rsidP="00602C8B">
      <w:pPr>
        <w:jc w:val="both"/>
      </w:pPr>
    </w:p>
    <w:bookmarkEnd w:id="4"/>
    <w:bookmarkEnd w:id="5"/>
    <w:bookmarkEnd w:id="6"/>
    <w:p w14:paraId="6D3A93C7" w14:textId="77777777" w:rsidR="0030737E" w:rsidRDefault="0030737E" w:rsidP="0030737E">
      <w:pPr>
        <w:jc w:val="both"/>
      </w:pPr>
      <w:r w:rsidRPr="00262A8E">
        <w:t>The requested area</w:t>
      </w:r>
      <w:r>
        <w:t xml:space="preserve"> includes </w:t>
      </w:r>
      <w:r>
        <w:rPr>
          <w:u w:val="single"/>
        </w:rPr>
        <w:t>2</w:t>
      </w:r>
      <w:r>
        <w:t xml:space="preserve"> customer connections, </w:t>
      </w:r>
      <w:r w:rsidRPr="00262A8E">
        <w:t xml:space="preserve">is located approximately </w:t>
      </w:r>
      <w:r w:rsidRPr="00CF5E69">
        <w:rPr>
          <w:u w:val="single"/>
        </w:rPr>
        <w:t>10.1</w:t>
      </w:r>
      <w:r w:rsidRPr="00262A8E">
        <w:t xml:space="preserve"> mile(s) </w:t>
      </w:r>
      <w:r>
        <w:rPr>
          <w:u w:val="single"/>
        </w:rPr>
        <w:t>northeast</w:t>
      </w:r>
      <w:r w:rsidRPr="00262A8E">
        <w:t xml:space="preserve"> of downtown </w:t>
      </w:r>
      <w:r w:rsidRPr="00CF5E69">
        <w:rPr>
          <w:u w:val="single"/>
        </w:rPr>
        <w:t>Point Comfort</w:t>
      </w:r>
      <w:r w:rsidRPr="00262A8E">
        <w:t xml:space="preserve">, Texas, and is generally bounded on the north by </w:t>
      </w:r>
      <w:r>
        <w:rPr>
          <w:u w:val="single"/>
        </w:rPr>
        <w:t>Louis Sites Road</w:t>
      </w:r>
      <w:r w:rsidRPr="00EE25FE">
        <w:t>;</w:t>
      </w:r>
      <w:r w:rsidRPr="00262A8E">
        <w:t xml:space="preserve"> on the east by </w:t>
      </w:r>
      <w:r>
        <w:rPr>
          <w:u w:val="single"/>
        </w:rPr>
        <w:t>Community Center Road</w:t>
      </w:r>
      <w:r w:rsidRPr="00262A8E">
        <w:t xml:space="preserve">; on the south by </w:t>
      </w:r>
      <w:proofErr w:type="spellStart"/>
      <w:r>
        <w:rPr>
          <w:u w:val="single"/>
        </w:rPr>
        <w:t>Carancahu</w:t>
      </w:r>
      <w:proofErr w:type="spellEnd"/>
      <w:r>
        <w:rPr>
          <w:u w:val="single"/>
        </w:rPr>
        <w:t xml:space="preserve"> Bay</w:t>
      </w:r>
      <w:r w:rsidRPr="00262A8E">
        <w:t xml:space="preserve">; </w:t>
      </w:r>
      <w:r>
        <w:t xml:space="preserve">and </w:t>
      </w:r>
      <w:r w:rsidRPr="00262A8E">
        <w:t xml:space="preserve">on the west by </w:t>
      </w:r>
      <w:proofErr w:type="spellStart"/>
      <w:r>
        <w:rPr>
          <w:u w:val="single"/>
        </w:rPr>
        <w:t>Carancauh</w:t>
      </w:r>
      <w:proofErr w:type="spellEnd"/>
      <w:r>
        <w:rPr>
          <w:u w:val="single"/>
        </w:rPr>
        <w:t xml:space="preserve"> Bay</w:t>
      </w:r>
      <w:r w:rsidRPr="00DD4A5B">
        <w:t>.</w:t>
      </w:r>
    </w:p>
    <w:p w14:paraId="7B443825" w14:textId="77777777" w:rsidR="0030737E" w:rsidRDefault="0030737E" w:rsidP="0030737E">
      <w:pPr>
        <w:jc w:val="both"/>
      </w:pPr>
    </w:p>
    <w:p w14:paraId="032AD137" w14:textId="77777777" w:rsidR="0030737E" w:rsidRDefault="0030737E" w:rsidP="0030737E">
      <w:pPr>
        <w:jc w:val="both"/>
      </w:pPr>
      <w:r w:rsidRPr="00262A8E">
        <w:t xml:space="preserve">The requested area includes approximately </w:t>
      </w:r>
      <w:r>
        <w:rPr>
          <w:u w:val="single"/>
        </w:rPr>
        <w:t>149</w:t>
      </w:r>
      <w:r w:rsidRPr="00262A8E">
        <w:t xml:space="preserve"> a</w:t>
      </w:r>
      <w:r>
        <w:t>cres of uncertificated area.</w:t>
      </w:r>
    </w:p>
    <w:p w14:paraId="1CA8E281" w14:textId="77777777" w:rsidR="0030737E" w:rsidRDefault="0030737E" w:rsidP="0030737E">
      <w:pPr>
        <w:jc w:val="both"/>
      </w:pPr>
    </w:p>
    <w:p w14:paraId="16063933" w14:textId="77777777" w:rsidR="0030737E" w:rsidRDefault="0030737E" w:rsidP="0030737E">
      <w:r>
        <w:t xml:space="preserve">The </w:t>
      </w:r>
      <w:sdt>
        <w:sdtPr>
          <w:alias w:val="Select type"/>
          <w:tag w:val="Select type"/>
          <w:id w:val="1253081948"/>
          <w:placeholder>
            <w:docPart w:val="4E1C986F184B4514BDCD63E4AA74FD13"/>
          </w:placeholder>
          <w:dropDownList>
            <w:listItem w:value="Select type."/>
            <w:listItem w:displayText="application" w:value="application"/>
            <w:listItem w:displayText="petition" w:value="petition"/>
          </w:dropDownList>
        </w:sdtPr>
        <w:sdtContent>
          <w:r>
            <w:t>application</w:t>
          </w:r>
        </w:sdtContent>
      </w:sdt>
      <w:r>
        <w:t xml:space="preserve"> proposes the addition of approximately </w:t>
      </w:r>
      <w:r>
        <w:rPr>
          <w:u w:val="single"/>
        </w:rPr>
        <w:t>149</w:t>
      </w:r>
      <w:r>
        <w:t xml:space="preserve"> acres to CCN No. 13260. </w:t>
      </w:r>
    </w:p>
    <w:p w14:paraId="71F159F4" w14:textId="77777777" w:rsidR="00AE3D8A" w:rsidRPr="00E51527" w:rsidRDefault="00AE3D8A" w:rsidP="00AE3D8A">
      <w:pPr>
        <w:jc w:val="both"/>
        <w:rPr>
          <w:rFonts w:cs="Times New Roman"/>
          <w:sz w:val="16"/>
          <w:szCs w:val="16"/>
        </w:rPr>
      </w:pPr>
    </w:p>
    <w:p w14:paraId="5314D49C" w14:textId="6B7EDA5D"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485F4D" w:rsidRPr="00485F4D">
        <w:rPr>
          <w:rFonts w:cs="Times New Roman"/>
          <w:u w:val="single"/>
        </w:rPr>
        <w:t xml:space="preserve">17681 </w:t>
      </w:r>
      <w:proofErr w:type="spellStart"/>
      <w:r w:rsidR="00485F4D" w:rsidRPr="00485F4D">
        <w:rPr>
          <w:rFonts w:cs="Times New Roman"/>
          <w:u w:val="single"/>
        </w:rPr>
        <w:t>Telge</w:t>
      </w:r>
      <w:proofErr w:type="spellEnd"/>
      <w:r w:rsidR="00485F4D" w:rsidRPr="00485F4D">
        <w:rPr>
          <w:rFonts w:cs="Times New Roman"/>
          <w:u w:val="single"/>
        </w:rPr>
        <w:t xml:space="preserve"> Rd., Cypress, TX 77429</w:t>
      </w:r>
    </w:p>
    <w:p w14:paraId="612D3EF5" w14:textId="77777777" w:rsidR="00AA0560" w:rsidRPr="00E51527" w:rsidRDefault="00AA0560" w:rsidP="00AA0560">
      <w:pPr>
        <w:jc w:val="both"/>
        <w:rPr>
          <w:rFonts w:cs="Times New Roman"/>
          <w:sz w:val="16"/>
          <w:szCs w:val="16"/>
        </w:rPr>
      </w:pPr>
    </w:p>
    <w:p w14:paraId="1FD5387D"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1E4D413" w14:textId="77777777" w:rsidR="006F7DC8" w:rsidRPr="00E51527" w:rsidRDefault="006F7DC8" w:rsidP="005127AF">
      <w:pPr>
        <w:jc w:val="both"/>
        <w:rPr>
          <w:rFonts w:cs="Times New Roman"/>
          <w:sz w:val="16"/>
          <w:szCs w:val="16"/>
        </w:rPr>
      </w:pPr>
    </w:p>
    <w:p w14:paraId="52A8AD60"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2C1018DD" w14:textId="77777777" w:rsidR="003650B0" w:rsidRPr="00E51527" w:rsidRDefault="003650B0" w:rsidP="00E51527">
      <w:pPr>
        <w:jc w:val="both"/>
        <w:rPr>
          <w:rFonts w:cs="Times New Roman"/>
          <w:sz w:val="16"/>
          <w:szCs w:val="16"/>
        </w:rPr>
      </w:pPr>
    </w:p>
    <w:p w14:paraId="009699BA"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2C9413F7" w14:textId="77777777" w:rsidR="003650B0" w:rsidRPr="00E51527" w:rsidRDefault="003650B0" w:rsidP="003650B0">
      <w:pPr>
        <w:jc w:val="both"/>
        <w:rPr>
          <w:rFonts w:cs="Times New Roman"/>
          <w:sz w:val="16"/>
          <w:szCs w:val="16"/>
        </w:rPr>
      </w:pPr>
    </w:p>
    <w:p w14:paraId="47CEC8B1"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62F60B19" w14:textId="77777777" w:rsidR="003650B0" w:rsidRPr="009453C5" w:rsidRDefault="003650B0" w:rsidP="003650B0">
      <w:pPr>
        <w:jc w:val="center"/>
        <w:rPr>
          <w:rFonts w:cs="Times New Roman"/>
        </w:rPr>
      </w:pPr>
      <w:r w:rsidRPr="009453C5">
        <w:rPr>
          <w:rFonts w:cs="Times New Roman"/>
        </w:rPr>
        <w:t>Public Utility Commission of Texas</w:t>
      </w:r>
    </w:p>
    <w:p w14:paraId="1414A9AF" w14:textId="77777777" w:rsidR="003650B0" w:rsidRPr="009453C5" w:rsidRDefault="003650B0" w:rsidP="003650B0">
      <w:pPr>
        <w:jc w:val="center"/>
        <w:rPr>
          <w:rFonts w:cs="Times New Roman"/>
        </w:rPr>
      </w:pPr>
      <w:r w:rsidRPr="009453C5">
        <w:rPr>
          <w:rFonts w:cs="Times New Roman"/>
        </w:rPr>
        <w:t>Central Records</w:t>
      </w:r>
    </w:p>
    <w:p w14:paraId="77BE4BC1" w14:textId="77777777" w:rsidR="003650B0" w:rsidRPr="009453C5" w:rsidRDefault="003650B0" w:rsidP="003650B0">
      <w:pPr>
        <w:jc w:val="center"/>
        <w:rPr>
          <w:rFonts w:cs="Times New Roman"/>
        </w:rPr>
      </w:pPr>
      <w:r w:rsidRPr="009453C5">
        <w:rPr>
          <w:rFonts w:cs="Times New Roman"/>
        </w:rPr>
        <w:t>1701 N. Congress, P. O. Box 13326</w:t>
      </w:r>
    </w:p>
    <w:p w14:paraId="5A6D1942" w14:textId="77777777" w:rsidR="003650B0" w:rsidRPr="009453C5" w:rsidRDefault="003650B0" w:rsidP="003650B0">
      <w:pPr>
        <w:jc w:val="center"/>
        <w:rPr>
          <w:rFonts w:cs="Times New Roman"/>
        </w:rPr>
      </w:pPr>
      <w:r w:rsidRPr="009453C5">
        <w:rPr>
          <w:rFonts w:cs="Times New Roman"/>
        </w:rPr>
        <w:t>Austin, TX  78711-3326</w:t>
      </w:r>
    </w:p>
    <w:p w14:paraId="266ED36B" w14:textId="77777777" w:rsidR="003650B0" w:rsidRPr="001C215F" w:rsidRDefault="003650B0" w:rsidP="003650B0">
      <w:pPr>
        <w:jc w:val="both"/>
        <w:rPr>
          <w:rFonts w:cs="Times New Roman"/>
          <w:sz w:val="16"/>
          <w:szCs w:val="16"/>
        </w:rPr>
      </w:pPr>
    </w:p>
    <w:p w14:paraId="04B16C91"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59EAF19" w14:textId="77777777" w:rsidR="003650B0" w:rsidRPr="00E51527" w:rsidRDefault="003650B0" w:rsidP="003650B0">
      <w:pPr>
        <w:jc w:val="both"/>
        <w:rPr>
          <w:rFonts w:cs="Times New Roman"/>
          <w:sz w:val="16"/>
          <w:szCs w:val="16"/>
          <w:lang w:val="es-MX"/>
        </w:rPr>
      </w:pPr>
    </w:p>
    <w:p w14:paraId="53B0234E"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27473D48" w14:textId="33352312" w:rsidR="007439AA" w:rsidRPr="00123651" w:rsidRDefault="007439AA" w:rsidP="00123651">
      <w:pPr>
        <w:jc w:val="right"/>
        <w:rPr>
          <w:b/>
          <w:i/>
        </w:rPr>
      </w:pPr>
      <w:r w:rsidRPr="00123651">
        <w:rPr>
          <w:b/>
          <w:i/>
        </w:rPr>
        <w:lastRenderedPageBreak/>
        <w:t xml:space="preserve">Docket </w:t>
      </w:r>
      <w:r w:rsidRPr="0030737E">
        <w:rPr>
          <w:b/>
          <w:i/>
        </w:rPr>
        <w:t xml:space="preserve">No. </w:t>
      </w:r>
      <w:r w:rsidR="0030737E" w:rsidRPr="0030737E">
        <w:rPr>
          <w:b/>
          <w:i/>
        </w:rPr>
        <w:t>53476</w:t>
      </w:r>
    </w:p>
    <w:p w14:paraId="7306B3BE" w14:textId="77777777" w:rsidR="008341AB" w:rsidRPr="00123651" w:rsidRDefault="008341AB" w:rsidP="008341AB">
      <w:pPr>
        <w:tabs>
          <w:tab w:val="right" w:pos="9360"/>
        </w:tabs>
        <w:jc w:val="both"/>
        <w:rPr>
          <w:rFonts w:cs="Times New Roman"/>
          <w:sz w:val="16"/>
          <w:szCs w:val="16"/>
        </w:rPr>
      </w:pPr>
    </w:p>
    <w:p w14:paraId="632A6FE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53B1A566" w14:textId="77777777" w:rsidR="0030737E" w:rsidRPr="0030737E" w:rsidRDefault="0030737E" w:rsidP="0030737E">
      <w:pPr>
        <w:jc w:val="center"/>
        <w:rPr>
          <w:rFonts w:cs="Times New Roman"/>
        </w:rPr>
      </w:pPr>
      <w:r w:rsidRPr="0030737E">
        <w:rPr>
          <w:rFonts w:cs="Times New Roman"/>
        </w:rPr>
        <w:t xml:space="preserve">NOTICE OF APPLICATION OF UNDINE TEXAS, LLC TO </w:t>
      </w:r>
      <w:r w:rsidRPr="0030737E">
        <w:rPr>
          <w:rStyle w:val="Style6"/>
        </w:rPr>
        <w:t xml:space="preserve">AMEND ITS </w:t>
      </w:r>
      <w:r w:rsidRPr="0030737E">
        <w:rPr>
          <w:rFonts w:cs="Times New Roman"/>
        </w:rPr>
        <w:t xml:space="preserve">CERTIFICATE OF CONVENIENCE AND NECESSITY </w:t>
      </w:r>
      <w:r w:rsidRPr="0030737E">
        <w:rPr>
          <w:rStyle w:val="Style6"/>
        </w:rPr>
        <w:t>TO</w:t>
      </w:r>
      <w:r w:rsidRPr="0030737E">
        <w:t xml:space="preserve"> </w:t>
      </w:r>
      <w:r w:rsidRPr="0030737E">
        <w:rPr>
          <w:rFonts w:cs="Times New Roman"/>
        </w:rPr>
        <w:t xml:space="preserve">PROVIDE </w:t>
      </w:r>
      <w:r w:rsidRPr="0030737E">
        <w:rPr>
          <w:rStyle w:val="Style6"/>
        </w:rPr>
        <w:t>WATER</w:t>
      </w:r>
      <w:r w:rsidRPr="0030737E">
        <w:rPr>
          <w:rFonts w:cs="Times New Roman"/>
        </w:rPr>
        <w:t xml:space="preserve"> UTILITY SERVICE IN JACKSON </w:t>
      </w:r>
      <w:r w:rsidRPr="0030737E">
        <w:rPr>
          <w:rStyle w:val="Style6"/>
          <w:szCs w:val="28"/>
        </w:rPr>
        <w:t>COUNTY</w:t>
      </w:r>
      <w:r w:rsidRPr="0030737E">
        <w:rPr>
          <w:rFonts w:cs="Times New Roman"/>
        </w:rPr>
        <w:t>, TEXAS</w:t>
      </w:r>
    </w:p>
    <w:p w14:paraId="7830C01E" w14:textId="77777777" w:rsidR="008341AB" w:rsidRPr="00123651" w:rsidRDefault="008341AB" w:rsidP="008341AB">
      <w:pPr>
        <w:jc w:val="both"/>
        <w:rPr>
          <w:rFonts w:cs="Times New Roman"/>
          <w:sz w:val="16"/>
          <w:szCs w:val="16"/>
        </w:rPr>
      </w:pPr>
    </w:p>
    <w:p w14:paraId="01472A6D"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2333DE3"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22DA0057"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04BC48A"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15BFA370"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3EDAB7B"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7FD8812F" w14:textId="77777777" w:rsidR="008341AB" w:rsidRPr="00123651" w:rsidRDefault="008341AB" w:rsidP="00123651">
      <w:pPr>
        <w:jc w:val="both"/>
        <w:rPr>
          <w:rFonts w:cs="Times New Roman"/>
          <w:sz w:val="16"/>
          <w:szCs w:val="16"/>
        </w:rPr>
      </w:pPr>
    </w:p>
    <w:p w14:paraId="5ADC6FC0" w14:textId="77777777" w:rsidR="003D05BE" w:rsidRPr="0030737E" w:rsidRDefault="003D05BE" w:rsidP="003D05BE">
      <w:pPr>
        <w:jc w:val="both"/>
        <w:rPr>
          <w:rFonts w:cs="Times New Roman"/>
        </w:rPr>
      </w:pPr>
      <w:r w:rsidRPr="0030737E">
        <w:rPr>
          <w:rFonts w:cs="Times New Roman"/>
        </w:rPr>
        <w:t xml:space="preserve">Undine Texas, LLC has filed an application with the Public Utility Commission of Texas </w:t>
      </w:r>
      <w:r w:rsidRPr="0030737E">
        <w:rPr>
          <w:bCs/>
        </w:rPr>
        <w:t xml:space="preserve">to amend its </w:t>
      </w:r>
      <w:r w:rsidRPr="0030737E">
        <w:t xml:space="preserve">water Certificate of Convenience and Necessity (CCN) No. 13260 </w:t>
      </w:r>
      <w:r w:rsidRPr="0030737E">
        <w:rPr>
          <w:rStyle w:val="Style6"/>
        </w:rPr>
        <w:t>for</w:t>
      </w:r>
      <w:r w:rsidRPr="0030737E">
        <w:t xml:space="preserve"> </w:t>
      </w:r>
      <w:r w:rsidRPr="0030737E">
        <w:rPr>
          <w:rFonts w:cs="Times New Roman"/>
        </w:rPr>
        <w:t xml:space="preserve">the provision of retail </w:t>
      </w:r>
      <w:r w:rsidRPr="0030737E">
        <w:t>water</w:t>
      </w:r>
      <w:r w:rsidRPr="0030737E">
        <w:rPr>
          <w:rFonts w:cs="Times New Roman"/>
        </w:rPr>
        <w:t xml:space="preserve"> utility service in Jackson </w:t>
      </w:r>
      <w:r w:rsidRPr="0030737E">
        <w:t>County</w:t>
      </w:r>
      <w:r w:rsidRPr="0030737E">
        <w:rPr>
          <w:rFonts w:cs="Times New Roman"/>
        </w:rPr>
        <w:t>, Texas.</w:t>
      </w:r>
    </w:p>
    <w:p w14:paraId="55B7EF71" w14:textId="77777777" w:rsidR="003D05BE" w:rsidRPr="004876B2" w:rsidRDefault="003D05BE" w:rsidP="003D05BE">
      <w:pPr>
        <w:jc w:val="both"/>
        <w:rPr>
          <w:rFonts w:cs="Times New Roman"/>
          <w:sz w:val="16"/>
          <w:szCs w:val="16"/>
        </w:rPr>
      </w:pPr>
    </w:p>
    <w:p w14:paraId="0C69A1F6" w14:textId="77777777" w:rsidR="003D05BE" w:rsidRDefault="003D05BE" w:rsidP="003D05BE">
      <w:pPr>
        <w:jc w:val="both"/>
        <w:rPr>
          <w:u w:val="single"/>
        </w:rPr>
      </w:pPr>
      <w:r w:rsidRPr="004876B2">
        <w:rPr>
          <w:u w:val="single"/>
        </w:rPr>
        <w:t xml:space="preserve">The requested area overlaps the district boundaries of </w:t>
      </w:r>
    </w:p>
    <w:p w14:paraId="4B772106" w14:textId="77777777" w:rsidR="003D05BE" w:rsidRPr="00393E8E" w:rsidRDefault="003D05BE" w:rsidP="003D05BE">
      <w:pPr>
        <w:pStyle w:val="ListParagraph"/>
        <w:widowControl w:val="0"/>
        <w:numPr>
          <w:ilvl w:val="0"/>
          <w:numId w:val="3"/>
        </w:numPr>
        <w:autoSpaceDE w:val="0"/>
        <w:autoSpaceDN w:val="0"/>
        <w:adjustRightInd w:val="0"/>
        <w:ind w:left="720"/>
        <w:jc w:val="both"/>
      </w:pPr>
      <w:r w:rsidRPr="00C44B68">
        <w:rPr>
          <w:i/>
          <w:iCs/>
        </w:rPr>
        <w:t>Jackson County Countywide Drainage District</w:t>
      </w:r>
    </w:p>
    <w:p w14:paraId="343AC809" w14:textId="77777777" w:rsidR="003D05BE" w:rsidRDefault="003D05BE" w:rsidP="003D05BE">
      <w:pPr>
        <w:pStyle w:val="ListParagraph"/>
        <w:widowControl w:val="0"/>
        <w:numPr>
          <w:ilvl w:val="0"/>
          <w:numId w:val="3"/>
        </w:numPr>
        <w:autoSpaceDE w:val="0"/>
        <w:autoSpaceDN w:val="0"/>
        <w:adjustRightInd w:val="0"/>
        <w:ind w:left="720"/>
        <w:jc w:val="both"/>
        <w:rPr>
          <w:i/>
          <w:iCs/>
        </w:rPr>
      </w:pPr>
      <w:r w:rsidRPr="00C44B68">
        <w:rPr>
          <w:i/>
          <w:iCs/>
        </w:rPr>
        <w:t>Jackson County Navigation District</w:t>
      </w:r>
      <w:r>
        <w:rPr>
          <w:i/>
          <w:iCs/>
        </w:rPr>
        <w:t xml:space="preserve"> </w:t>
      </w:r>
    </w:p>
    <w:p w14:paraId="4E18C77A" w14:textId="77777777" w:rsidR="003D05BE" w:rsidRPr="0030737E" w:rsidRDefault="003D05BE" w:rsidP="003D05BE">
      <w:pPr>
        <w:pStyle w:val="ListParagraph"/>
        <w:widowControl w:val="0"/>
        <w:numPr>
          <w:ilvl w:val="0"/>
          <w:numId w:val="3"/>
        </w:numPr>
        <w:autoSpaceDE w:val="0"/>
        <w:autoSpaceDN w:val="0"/>
        <w:adjustRightInd w:val="0"/>
        <w:ind w:left="720"/>
        <w:jc w:val="both"/>
        <w:rPr>
          <w:i/>
          <w:iCs/>
        </w:rPr>
      </w:pPr>
      <w:r w:rsidRPr="0030737E">
        <w:rPr>
          <w:i/>
          <w:iCs/>
        </w:rPr>
        <w:t>Lavaca-Navidad River Authority</w:t>
      </w:r>
    </w:p>
    <w:p w14:paraId="27A974BB" w14:textId="77777777" w:rsidR="003D05BE" w:rsidRDefault="003D05BE" w:rsidP="003D05BE">
      <w:pPr>
        <w:jc w:val="both"/>
      </w:pPr>
      <w:r w:rsidRPr="0030737E">
        <w:t xml:space="preserve">If </w:t>
      </w:r>
      <w:sdt>
        <w:sdtPr>
          <w:id w:val="-436677625"/>
          <w:placeholder>
            <w:docPart w:val="D8C957C9C5FB4E0D9B6692B0DDDDAFDF"/>
          </w:placeholder>
          <w:dropDownList>
            <w:listItem w:displayText="this" w:value="this"/>
            <w:listItem w:displayText="these" w:value="these"/>
          </w:dropDownList>
        </w:sdtPr>
        <w:sdtContent>
          <w:r w:rsidRPr="0030737E">
            <w:t>these</w:t>
          </w:r>
        </w:sdtContent>
      </w:sdt>
      <w:r w:rsidRPr="0030737E">
        <w:rPr>
          <w:rFonts w:cs="Times New Roman"/>
        </w:rPr>
        <w:t xml:space="preserve"> districts </w:t>
      </w:r>
      <w:sdt>
        <w:sdtPr>
          <w:id w:val="1948184840"/>
          <w:placeholder>
            <w:docPart w:val="81F4ED85462448D5B59F7C19C4541A62"/>
          </w:placeholder>
          <w:dropDownList>
            <w:listItem w:displayText="does" w:value="does"/>
            <w:listItem w:displayText="do" w:value="do"/>
          </w:dropDownList>
        </w:sdtPr>
        <w:sdtContent>
          <w:r w:rsidRPr="0030737E">
            <w:t>do</w:t>
          </w:r>
        </w:sdtContent>
      </w:sdt>
      <w:r w:rsidRPr="0030737E">
        <w:t xml:space="preserve"> not request a public hearing, the Commission shall determine that the </w:t>
      </w:r>
      <w:r w:rsidRPr="0030737E">
        <w:rPr>
          <w:rFonts w:cs="Times New Roman"/>
        </w:rPr>
        <w:t xml:space="preserve">district </w:t>
      </w:r>
      <w:r w:rsidRPr="0030737E">
        <w:t xml:space="preserve">is consenting to the </w:t>
      </w:r>
      <w:r w:rsidRPr="0030737E">
        <w:rPr>
          <w:rFonts w:cs="Times New Roman"/>
        </w:rPr>
        <w:t>Undine Texas, LLC</w:t>
      </w:r>
      <w:r w:rsidRPr="0030737E">
        <w:t>’s request to provide retail water</w:t>
      </w:r>
      <w:r w:rsidRPr="0030737E">
        <w:rPr>
          <w:rFonts w:cs="Times New Roman"/>
        </w:rPr>
        <w:t xml:space="preserve"> </w:t>
      </w:r>
      <w:r w:rsidRPr="0030737E">
        <w:t>utility service in the requested area.</w:t>
      </w:r>
    </w:p>
    <w:p w14:paraId="2AEFE282" w14:textId="77777777" w:rsidR="003D05BE" w:rsidRPr="0030737E" w:rsidRDefault="003D05BE" w:rsidP="003D05BE">
      <w:pPr>
        <w:jc w:val="both"/>
      </w:pPr>
    </w:p>
    <w:p w14:paraId="4FD14E06" w14:textId="77777777" w:rsidR="003D05BE" w:rsidRDefault="003D05BE" w:rsidP="003D05BE">
      <w:pPr>
        <w:jc w:val="both"/>
      </w:pPr>
      <w:r w:rsidRPr="00262A8E">
        <w:t>The requested area</w:t>
      </w:r>
      <w:r>
        <w:t xml:space="preserve"> includes </w:t>
      </w:r>
      <w:r>
        <w:rPr>
          <w:u w:val="single"/>
        </w:rPr>
        <w:t>2</w:t>
      </w:r>
      <w:r>
        <w:t xml:space="preserve"> customer connections, </w:t>
      </w:r>
      <w:r w:rsidRPr="00262A8E">
        <w:t xml:space="preserve">is located approximately </w:t>
      </w:r>
      <w:r w:rsidRPr="00CF5E69">
        <w:rPr>
          <w:u w:val="single"/>
        </w:rPr>
        <w:t>10.1</w:t>
      </w:r>
      <w:r w:rsidRPr="00262A8E">
        <w:t xml:space="preserve"> mile(s) </w:t>
      </w:r>
      <w:r>
        <w:rPr>
          <w:u w:val="single"/>
        </w:rPr>
        <w:t>northeast</w:t>
      </w:r>
      <w:r w:rsidRPr="00262A8E">
        <w:t xml:space="preserve"> of downtown </w:t>
      </w:r>
      <w:r w:rsidRPr="00CF5E69">
        <w:rPr>
          <w:u w:val="single"/>
        </w:rPr>
        <w:t>Point Comfort</w:t>
      </w:r>
      <w:r w:rsidRPr="00262A8E">
        <w:t xml:space="preserve">, Texas, and is generally bounded on the north by </w:t>
      </w:r>
      <w:r>
        <w:rPr>
          <w:u w:val="single"/>
        </w:rPr>
        <w:t>Louis Sites Road</w:t>
      </w:r>
      <w:r w:rsidRPr="00EE25FE">
        <w:t>;</w:t>
      </w:r>
      <w:r w:rsidRPr="00262A8E">
        <w:t xml:space="preserve"> on the east by </w:t>
      </w:r>
      <w:r>
        <w:rPr>
          <w:u w:val="single"/>
        </w:rPr>
        <w:t>Community Center Road</w:t>
      </w:r>
      <w:r w:rsidRPr="00262A8E">
        <w:t xml:space="preserve">; on the south by </w:t>
      </w:r>
      <w:proofErr w:type="spellStart"/>
      <w:r>
        <w:rPr>
          <w:u w:val="single"/>
        </w:rPr>
        <w:t>Carancahu</w:t>
      </w:r>
      <w:proofErr w:type="spellEnd"/>
      <w:r>
        <w:rPr>
          <w:u w:val="single"/>
        </w:rPr>
        <w:t xml:space="preserve"> Bay</w:t>
      </w:r>
      <w:r w:rsidRPr="00262A8E">
        <w:t xml:space="preserve">; </w:t>
      </w:r>
      <w:r>
        <w:t xml:space="preserve">and </w:t>
      </w:r>
      <w:r w:rsidRPr="00262A8E">
        <w:t xml:space="preserve">on the west by </w:t>
      </w:r>
      <w:proofErr w:type="spellStart"/>
      <w:r>
        <w:rPr>
          <w:u w:val="single"/>
        </w:rPr>
        <w:t>Carancauh</w:t>
      </w:r>
      <w:proofErr w:type="spellEnd"/>
      <w:r>
        <w:rPr>
          <w:u w:val="single"/>
        </w:rPr>
        <w:t xml:space="preserve"> Bay</w:t>
      </w:r>
      <w:r w:rsidRPr="00DD4A5B">
        <w:t>.</w:t>
      </w:r>
    </w:p>
    <w:p w14:paraId="2BAB09E2" w14:textId="77777777" w:rsidR="003D05BE" w:rsidRDefault="003D05BE" w:rsidP="003D05BE">
      <w:pPr>
        <w:jc w:val="both"/>
      </w:pPr>
    </w:p>
    <w:p w14:paraId="5BA6E470" w14:textId="77777777" w:rsidR="003D05BE" w:rsidRDefault="003D05BE" w:rsidP="003D05BE">
      <w:pPr>
        <w:jc w:val="both"/>
      </w:pPr>
      <w:r w:rsidRPr="00262A8E">
        <w:t xml:space="preserve">The requested area includes approximately </w:t>
      </w:r>
      <w:r>
        <w:rPr>
          <w:u w:val="single"/>
        </w:rPr>
        <w:t>149</w:t>
      </w:r>
      <w:r w:rsidRPr="00262A8E">
        <w:t xml:space="preserve"> a</w:t>
      </w:r>
      <w:r>
        <w:t>cres of uncertificated area.</w:t>
      </w:r>
    </w:p>
    <w:p w14:paraId="2C968584" w14:textId="77777777" w:rsidR="003D05BE" w:rsidRDefault="003D05BE" w:rsidP="003D05BE">
      <w:pPr>
        <w:jc w:val="both"/>
      </w:pPr>
    </w:p>
    <w:p w14:paraId="258CD0DA" w14:textId="77777777" w:rsidR="003D05BE" w:rsidRDefault="003D05BE" w:rsidP="003D05BE">
      <w:r>
        <w:t xml:space="preserve">The </w:t>
      </w:r>
      <w:sdt>
        <w:sdtPr>
          <w:alias w:val="Select type"/>
          <w:tag w:val="Select type"/>
          <w:id w:val="690261422"/>
          <w:placeholder>
            <w:docPart w:val="0C31B092E87943E186261DDDBEDBF52C"/>
          </w:placeholder>
          <w:dropDownList>
            <w:listItem w:value="Select type."/>
            <w:listItem w:displayText="application" w:value="application"/>
            <w:listItem w:displayText="petition" w:value="petition"/>
          </w:dropDownList>
        </w:sdtPr>
        <w:sdtContent>
          <w:r>
            <w:t>application</w:t>
          </w:r>
        </w:sdtContent>
      </w:sdt>
      <w:r>
        <w:t xml:space="preserve"> proposes the addition of approximately </w:t>
      </w:r>
      <w:r>
        <w:rPr>
          <w:u w:val="single"/>
        </w:rPr>
        <w:t>149</w:t>
      </w:r>
      <w:r>
        <w:t xml:space="preserve"> acres to CCN No. 13260. </w:t>
      </w:r>
    </w:p>
    <w:p w14:paraId="6B3B7366" w14:textId="77777777" w:rsidR="00B1572D" w:rsidRDefault="00B1572D" w:rsidP="003A60D6">
      <w:pPr>
        <w:jc w:val="both"/>
        <w:rPr>
          <w:rFonts w:cs="Times New Roman"/>
        </w:rPr>
      </w:pPr>
    </w:p>
    <w:p w14:paraId="62C7120E" w14:textId="77777777" w:rsidR="003A60D6" w:rsidRPr="00D13FE6" w:rsidRDefault="003A60D6" w:rsidP="003A60D6">
      <w:pPr>
        <w:jc w:val="both"/>
        <w:rPr>
          <w:rFonts w:cs="Times New Roman"/>
        </w:rPr>
      </w:pPr>
      <w:r w:rsidRPr="000808ED">
        <w:rPr>
          <w:rFonts w:cs="Times New Roman"/>
          <w:b/>
        </w:rPr>
        <w:t>See enclosed map showing the requested area.</w:t>
      </w:r>
    </w:p>
    <w:p w14:paraId="0A0C82A0" w14:textId="77777777" w:rsidR="00B73B39" w:rsidRPr="003A60D6" w:rsidRDefault="00B73B39" w:rsidP="00BB750B">
      <w:pPr>
        <w:jc w:val="both"/>
        <w:rPr>
          <w:rFonts w:cs="Times New Roman"/>
          <w:sz w:val="16"/>
          <w:szCs w:val="16"/>
        </w:rPr>
      </w:pPr>
    </w:p>
    <w:p w14:paraId="1CFBD7F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4980BA6" w14:textId="77777777" w:rsidR="00AA0560" w:rsidRPr="003A60D6" w:rsidRDefault="00AA0560" w:rsidP="003A60D6">
      <w:pPr>
        <w:jc w:val="both"/>
        <w:rPr>
          <w:rFonts w:cs="Times New Roman"/>
          <w:sz w:val="16"/>
          <w:szCs w:val="16"/>
        </w:rPr>
      </w:pPr>
    </w:p>
    <w:p w14:paraId="5803A3A3"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1EA9973B" w14:textId="77777777" w:rsidR="003650B0" w:rsidRPr="003A60D6" w:rsidRDefault="003650B0" w:rsidP="003A60D6">
      <w:pPr>
        <w:jc w:val="both"/>
        <w:rPr>
          <w:rFonts w:cs="Times New Roman"/>
          <w:sz w:val="16"/>
          <w:szCs w:val="16"/>
        </w:rPr>
      </w:pPr>
    </w:p>
    <w:p w14:paraId="6B1B854D"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19D5D722" w14:textId="77777777" w:rsidR="003650B0" w:rsidRPr="003A60D6" w:rsidRDefault="003650B0" w:rsidP="003650B0">
      <w:pPr>
        <w:jc w:val="both"/>
        <w:rPr>
          <w:rFonts w:cs="Times New Roman"/>
          <w:sz w:val="16"/>
          <w:szCs w:val="16"/>
        </w:rPr>
      </w:pPr>
    </w:p>
    <w:p w14:paraId="3BAAE614"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264965FC" w14:textId="77777777" w:rsidR="003650B0" w:rsidRPr="00211F35" w:rsidRDefault="003650B0" w:rsidP="003650B0">
      <w:pPr>
        <w:jc w:val="center"/>
        <w:rPr>
          <w:rFonts w:cs="Times New Roman"/>
        </w:rPr>
      </w:pPr>
      <w:r w:rsidRPr="00211F35">
        <w:rPr>
          <w:rFonts w:cs="Times New Roman"/>
        </w:rPr>
        <w:t>Public Utility Commission of Texas</w:t>
      </w:r>
    </w:p>
    <w:p w14:paraId="68DA2A6B" w14:textId="77777777" w:rsidR="003650B0" w:rsidRPr="00211F35" w:rsidRDefault="003650B0" w:rsidP="003650B0">
      <w:pPr>
        <w:jc w:val="center"/>
        <w:rPr>
          <w:rFonts w:cs="Times New Roman"/>
        </w:rPr>
      </w:pPr>
      <w:r w:rsidRPr="00211F35">
        <w:rPr>
          <w:rFonts w:cs="Times New Roman"/>
        </w:rPr>
        <w:t>Central Records</w:t>
      </w:r>
    </w:p>
    <w:p w14:paraId="149A3BB7" w14:textId="77777777" w:rsidR="003650B0" w:rsidRPr="00211F35" w:rsidRDefault="003650B0" w:rsidP="003650B0">
      <w:pPr>
        <w:jc w:val="center"/>
        <w:rPr>
          <w:rFonts w:cs="Times New Roman"/>
        </w:rPr>
      </w:pPr>
      <w:r w:rsidRPr="00211F35">
        <w:rPr>
          <w:rFonts w:cs="Times New Roman"/>
        </w:rPr>
        <w:lastRenderedPageBreak/>
        <w:t>1701 N. Congress, P. O. Box 13326</w:t>
      </w:r>
    </w:p>
    <w:p w14:paraId="7BF1A415" w14:textId="77777777" w:rsidR="003650B0" w:rsidRPr="00211F35" w:rsidRDefault="003650B0" w:rsidP="003650B0">
      <w:pPr>
        <w:jc w:val="center"/>
        <w:rPr>
          <w:rFonts w:cs="Times New Roman"/>
        </w:rPr>
      </w:pPr>
      <w:r w:rsidRPr="00211F35">
        <w:rPr>
          <w:rFonts w:cs="Times New Roman"/>
        </w:rPr>
        <w:t>Austin, TX  78711-3326</w:t>
      </w:r>
    </w:p>
    <w:p w14:paraId="0030BA36"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8645167" w14:textId="77777777" w:rsidR="003650B0" w:rsidRPr="00596409" w:rsidRDefault="003650B0" w:rsidP="003650B0">
      <w:pPr>
        <w:jc w:val="both"/>
        <w:rPr>
          <w:rFonts w:cs="Times New Roman"/>
          <w:sz w:val="16"/>
          <w:szCs w:val="16"/>
          <w:lang w:val="es-MX"/>
        </w:rPr>
      </w:pPr>
    </w:p>
    <w:p w14:paraId="6B93C791"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1F5BE42A"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234CD4AF"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5588049B" w14:textId="77777777" w:rsidR="00F6376F" w:rsidRPr="00F26B9E" w:rsidRDefault="00F6376F" w:rsidP="00F6376F">
      <w:pPr>
        <w:jc w:val="center"/>
        <w:rPr>
          <w:rFonts w:ascii="Georgia" w:hAnsi="Georgia" w:cs="Times New Roman"/>
          <w:sz w:val="32"/>
          <w:szCs w:val="32"/>
        </w:rPr>
      </w:pPr>
    </w:p>
    <w:p w14:paraId="5E258FA4"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2B35E6B3" wp14:editId="4DE02B8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2045E8B" w14:textId="77777777" w:rsidR="00F6376F" w:rsidRPr="00F26B9E" w:rsidRDefault="00F6376F" w:rsidP="00F6376F">
      <w:pPr>
        <w:widowControl w:val="0"/>
        <w:tabs>
          <w:tab w:val="center" w:pos="4680"/>
        </w:tabs>
        <w:jc w:val="center"/>
        <w:rPr>
          <w:rFonts w:ascii="Georgia" w:hAnsi="Georgia" w:cs="Times New Roman"/>
          <w:szCs w:val="20"/>
        </w:rPr>
      </w:pPr>
    </w:p>
    <w:p w14:paraId="5CABDDC6" w14:textId="77777777" w:rsidR="00F6376F" w:rsidRPr="003D05BE"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w:t>
      </w:r>
      <w:r w:rsidRPr="003D05BE">
        <w:rPr>
          <w:rFonts w:cs="Times New Roman"/>
          <w:sz w:val="23"/>
          <w:szCs w:val="23"/>
        </w:rPr>
        <w:t>AFFECTED PARTIES</w:t>
      </w:r>
    </w:p>
    <w:p w14:paraId="4867E89E" w14:textId="494706DC" w:rsidR="00F6376F" w:rsidRPr="003D05BE" w:rsidRDefault="00F6376F" w:rsidP="00F6376F">
      <w:pPr>
        <w:jc w:val="center"/>
        <w:rPr>
          <w:rFonts w:cs="Times New Roman"/>
          <w:bCs/>
          <w:iCs/>
          <w:sz w:val="23"/>
          <w:szCs w:val="23"/>
        </w:rPr>
      </w:pPr>
      <w:r w:rsidRPr="003D05BE">
        <w:rPr>
          <w:rFonts w:cs="Times New Roman"/>
          <w:sz w:val="23"/>
          <w:szCs w:val="23"/>
        </w:rPr>
        <w:t xml:space="preserve">DOCKET NO. </w:t>
      </w:r>
      <w:r w:rsidR="0030737E" w:rsidRPr="003D05BE">
        <w:rPr>
          <w:bCs/>
          <w:iCs/>
        </w:rPr>
        <w:t>53476</w:t>
      </w:r>
    </w:p>
    <w:p w14:paraId="5553E09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DDD0AD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73F54366" w14:textId="77777777" w:rsidR="00F6376F" w:rsidRPr="00F26B9E" w:rsidRDefault="00F6376F" w:rsidP="00F6376F">
      <w:pPr>
        <w:widowControl w:val="0"/>
        <w:autoSpaceDE w:val="0"/>
        <w:autoSpaceDN w:val="0"/>
        <w:adjustRightInd w:val="0"/>
        <w:jc w:val="both"/>
        <w:rPr>
          <w:rFonts w:cs="Times New Roman"/>
        </w:rPr>
      </w:pPr>
    </w:p>
    <w:p w14:paraId="23279ED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4205381B" w14:textId="77777777" w:rsidR="00F6376F" w:rsidRPr="00F26B9E" w:rsidRDefault="00F6376F" w:rsidP="00F6376F">
      <w:pPr>
        <w:widowControl w:val="0"/>
        <w:tabs>
          <w:tab w:val="left" w:pos="5760"/>
        </w:tabs>
        <w:autoSpaceDE w:val="0"/>
        <w:autoSpaceDN w:val="0"/>
        <w:adjustRightInd w:val="0"/>
        <w:jc w:val="both"/>
        <w:rPr>
          <w:rFonts w:cs="Times New Roman"/>
        </w:rPr>
      </w:pPr>
    </w:p>
    <w:p w14:paraId="5D463EC5"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AE2F90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078B692"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5200D2E2"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4A70BC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77ADB49"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5F3B2FC6" w14:textId="77777777" w:rsidR="004421A9" w:rsidRDefault="004421A9" w:rsidP="00F6376F">
      <w:pPr>
        <w:widowControl w:val="0"/>
        <w:jc w:val="both"/>
        <w:rPr>
          <w:rFonts w:cs="Times New Roman"/>
          <w:szCs w:val="20"/>
        </w:rPr>
      </w:pPr>
    </w:p>
    <w:p w14:paraId="7CA497D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16310CA" w14:textId="77777777" w:rsidR="00F6376F" w:rsidRPr="00F26B9E" w:rsidRDefault="00F6376F" w:rsidP="00F6376F">
      <w:pPr>
        <w:widowControl w:val="0"/>
        <w:rPr>
          <w:rFonts w:cs="Times New Roman"/>
          <w:szCs w:val="20"/>
        </w:rPr>
      </w:pPr>
    </w:p>
    <w:p w14:paraId="6087FA03" w14:textId="77777777" w:rsidR="00F6376F" w:rsidRPr="00F26B9E" w:rsidRDefault="00F6376F" w:rsidP="00F6376F">
      <w:pPr>
        <w:rPr>
          <w:rFonts w:cs="Times New Roman"/>
          <w:szCs w:val="20"/>
        </w:rPr>
      </w:pPr>
      <w:r w:rsidRPr="00F26B9E">
        <w:rPr>
          <w:rFonts w:cs="Times New Roman"/>
          <w:szCs w:val="20"/>
        </w:rPr>
        <w:t>__________________________________</w:t>
      </w:r>
    </w:p>
    <w:p w14:paraId="5B8F1CC1"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C4F05E3" w14:textId="77777777" w:rsidR="00F6376F" w:rsidRPr="00F26B9E" w:rsidRDefault="00F6376F" w:rsidP="00F6376F">
      <w:pPr>
        <w:rPr>
          <w:rFonts w:cs="Times New Roman"/>
          <w:szCs w:val="20"/>
        </w:rPr>
      </w:pPr>
    </w:p>
    <w:p w14:paraId="1EA18CEA"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6A7B05F" w14:textId="77777777" w:rsidR="00F6376F" w:rsidRPr="00F26B9E" w:rsidRDefault="00F6376F" w:rsidP="00F6376F">
      <w:pPr>
        <w:widowControl w:val="0"/>
        <w:rPr>
          <w:rFonts w:cs="Times New Roman"/>
          <w:szCs w:val="20"/>
        </w:rPr>
      </w:pPr>
    </w:p>
    <w:p w14:paraId="5A25EB4D"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BC0CB0D" w14:textId="77777777" w:rsidR="00F6376F" w:rsidRPr="00F26B9E" w:rsidRDefault="00F6376F" w:rsidP="00F6376F">
      <w:pPr>
        <w:rPr>
          <w:rFonts w:cs="Times New Roman"/>
          <w:szCs w:val="20"/>
        </w:rPr>
      </w:pPr>
    </w:p>
    <w:p w14:paraId="2E3AA903"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1B72922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55DFFF8" w14:textId="77777777" w:rsidR="00F6376F" w:rsidRPr="00F26B9E" w:rsidRDefault="00F6376F" w:rsidP="00F6376F">
      <w:pPr>
        <w:widowControl w:val="0"/>
        <w:spacing w:line="192" w:lineRule="auto"/>
        <w:rPr>
          <w:rFonts w:cs="Times New Roman"/>
          <w:szCs w:val="20"/>
        </w:rPr>
      </w:pPr>
    </w:p>
    <w:p w14:paraId="52319519"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331CF4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8E99F8D" w14:textId="77777777" w:rsidR="004421A9" w:rsidRDefault="004421A9" w:rsidP="00EF7E38">
      <w:pPr>
        <w:tabs>
          <w:tab w:val="right" w:pos="10080"/>
        </w:tabs>
        <w:rPr>
          <w:rFonts w:cs="Times New Roman"/>
          <w:szCs w:val="20"/>
        </w:rPr>
      </w:pPr>
      <w:bookmarkStart w:id="7" w:name="_Hlk29390859"/>
    </w:p>
    <w:p w14:paraId="759AA602"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7"/>
      <w:r w:rsidR="007168B2" w:rsidRPr="00211F35">
        <w:rPr>
          <w:rFonts w:cs="Times New Roman"/>
        </w:rPr>
        <w:br w:type="page"/>
      </w:r>
    </w:p>
    <w:p w14:paraId="48DF86FF" w14:textId="77777777" w:rsidR="008341AB" w:rsidRPr="00211F35" w:rsidRDefault="008341AB" w:rsidP="008341AB">
      <w:pPr>
        <w:widowControl w:val="0"/>
        <w:tabs>
          <w:tab w:val="right" w:pos="9360"/>
        </w:tabs>
        <w:rPr>
          <w:rFonts w:cs="Times New Roman"/>
        </w:rPr>
      </w:pPr>
    </w:p>
    <w:p w14:paraId="424AD09C"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4B31C0B2" w14:textId="77777777" w:rsidR="008341AB" w:rsidRPr="00211F35" w:rsidRDefault="008341AB" w:rsidP="008341AB">
      <w:pPr>
        <w:jc w:val="center"/>
        <w:rPr>
          <w:rFonts w:cs="Times New Roman"/>
          <w:sz w:val="32"/>
          <w:szCs w:val="32"/>
        </w:rPr>
      </w:pPr>
    </w:p>
    <w:p w14:paraId="4EBA4634"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2BF1E2D5" wp14:editId="7997DF97">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B24150D" w14:textId="77777777" w:rsidR="006D02BD" w:rsidRPr="003D05BE" w:rsidRDefault="006D02BD" w:rsidP="003D05BE">
      <w:pPr>
        <w:jc w:val="center"/>
        <w:rPr>
          <w:rFonts w:cs="Times New Roman"/>
        </w:rPr>
      </w:pPr>
      <w:r w:rsidRPr="003D05BE">
        <w:rPr>
          <w:rFonts w:cs="Times New Roman"/>
        </w:rPr>
        <w:t>PUBLISHER’S AFFIDAVIT</w:t>
      </w:r>
    </w:p>
    <w:p w14:paraId="12487D99" w14:textId="3C4593A6" w:rsidR="006D02BD" w:rsidRPr="003D05BE" w:rsidRDefault="006D02BD" w:rsidP="004421A9">
      <w:pPr>
        <w:widowControl w:val="0"/>
        <w:tabs>
          <w:tab w:val="center" w:pos="4680"/>
        </w:tabs>
        <w:jc w:val="center"/>
        <w:rPr>
          <w:rFonts w:cs="Times New Roman"/>
        </w:rPr>
      </w:pPr>
      <w:r w:rsidRPr="003D05BE">
        <w:rPr>
          <w:rFonts w:cs="Times New Roman"/>
        </w:rPr>
        <w:t xml:space="preserve">DOCKET NO. </w:t>
      </w:r>
      <w:r w:rsidR="0030737E" w:rsidRPr="003D05BE">
        <w:rPr>
          <w:bCs/>
          <w:iCs/>
        </w:rPr>
        <w:t>53476</w:t>
      </w:r>
    </w:p>
    <w:p w14:paraId="02072350" w14:textId="77777777" w:rsidR="004421A9" w:rsidRDefault="004421A9" w:rsidP="006D02BD">
      <w:pPr>
        <w:widowControl w:val="0"/>
        <w:rPr>
          <w:rFonts w:cs="Times New Roman"/>
        </w:rPr>
      </w:pPr>
    </w:p>
    <w:p w14:paraId="66E26789" w14:textId="77777777" w:rsidR="006D02BD" w:rsidRPr="001024A0" w:rsidRDefault="006D02BD" w:rsidP="006D02BD">
      <w:pPr>
        <w:widowControl w:val="0"/>
        <w:rPr>
          <w:rFonts w:cs="Times New Roman"/>
        </w:rPr>
      </w:pPr>
      <w:r w:rsidRPr="001024A0">
        <w:rPr>
          <w:rFonts w:cs="Times New Roman"/>
        </w:rPr>
        <w:t>STATE OF TEXAS</w:t>
      </w:r>
    </w:p>
    <w:p w14:paraId="16AAEACF"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5FED13B" w14:textId="77777777" w:rsidR="006D02BD" w:rsidRPr="001024A0" w:rsidRDefault="006D02BD" w:rsidP="006D02BD">
      <w:pPr>
        <w:widowControl w:val="0"/>
        <w:rPr>
          <w:rFonts w:cs="Times New Roman"/>
        </w:rPr>
      </w:pPr>
    </w:p>
    <w:p w14:paraId="0BAD899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1B8458CC" w14:textId="77777777" w:rsidR="006D02BD" w:rsidRPr="001024A0" w:rsidRDefault="006D02BD" w:rsidP="006D02BD">
      <w:pPr>
        <w:widowControl w:val="0"/>
        <w:rPr>
          <w:rFonts w:cs="Times New Roman"/>
          <w:sz w:val="16"/>
          <w:szCs w:val="16"/>
        </w:rPr>
      </w:pPr>
    </w:p>
    <w:p w14:paraId="3F4F5603"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61A38B01" w14:textId="77777777" w:rsidR="003E32C8" w:rsidRPr="001024A0" w:rsidRDefault="003E32C8" w:rsidP="006D02BD">
      <w:pPr>
        <w:widowControl w:val="0"/>
        <w:rPr>
          <w:rFonts w:cs="Times New Roman"/>
          <w:sz w:val="16"/>
          <w:szCs w:val="16"/>
        </w:rPr>
      </w:pPr>
    </w:p>
    <w:p w14:paraId="5A187E0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8A6C1A1"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05F3274" w14:textId="77777777" w:rsidR="006D02BD" w:rsidRPr="001024A0" w:rsidRDefault="006D02BD" w:rsidP="006D02BD">
      <w:pPr>
        <w:widowControl w:val="0"/>
        <w:rPr>
          <w:rFonts w:cs="Times New Roman"/>
        </w:rPr>
      </w:pPr>
    </w:p>
    <w:p w14:paraId="4F1F5472"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FF77E1D"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4AE2388" w14:textId="77777777" w:rsidR="006D02BD" w:rsidRPr="001024A0" w:rsidRDefault="006D02BD" w:rsidP="006D02BD">
      <w:pPr>
        <w:widowControl w:val="0"/>
        <w:rPr>
          <w:rFonts w:cs="Times New Roman"/>
        </w:rPr>
      </w:pPr>
    </w:p>
    <w:p w14:paraId="37960222"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10DC9125"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78B8F428" w14:textId="77777777" w:rsidR="006D02BD" w:rsidRPr="001024A0" w:rsidRDefault="006D02BD" w:rsidP="006D02BD">
      <w:pPr>
        <w:widowControl w:val="0"/>
        <w:rPr>
          <w:rFonts w:cs="Times New Roman"/>
        </w:rPr>
      </w:pPr>
    </w:p>
    <w:p w14:paraId="6A7B99D1"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22C8C75C" w14:textId="77777777" w:rsidR="006D02BD" w:rsidRPr="001024A0" w:rsidRDefault="006D02BD" w:rsidP="006D02BD">
      <w:pPr>
        <w:widowControl w:val="0"/>
        <w:rPr>
          <w:rFonts w:cs="Times New Roman"/>
        </w:rPr>
      </w:pPr>
    </w:p>
    <w:p w14:paraId="0B94E57F"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A350124"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0E79B146" w14:textId="77777777" w:rsidR="006D02BD" w:rsidRPr="001024A0" w:rsidRDefault="006D02BD" w:rsidP="006D02BD">
      <w:pPr>
        <w:widowControl w:val="0"/>
        <w:rPr>
          <w:rFonts w:cs="Times New Roman"/>
        </w:rPr>
      </w:pPr>
    </w:p>
    <w:p w14:paraId="6D92932F"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2B255A3A"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53032921" w14:textId="77777777" w:rsidR="006D02BD" w:rsidRPr="001024A0" w:rsidRDefault="006D02BD" w:rsidP="006D02BD">
      <w:pPr>
        <w:widowControl w:val="0"/>
        <w:rPr>
          <w:rFonts w:cs="Times New Roman"/>
        </w:rPr>
      </w:pPr>
    </w:p>
    <w:p w14:paraId="3B4DAA76"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2D9131AE"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362BBE9F" w14:textId="77777777" w:rsidR="006D02BD" w:rsidRPr="001024A0" w:rsidRDefault="006D02BD" w:rsidP="006D02BD">
      <w:pPr>
        <w:widowControl w:val="0"/>
        <w:rPr>
          <w:rFonts w:cs="Times New Roman"/>
        </w:rPr>
      </w:pPr>
    </w:p>
    <w:p w14:paraId="473CAE81"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7DFF7568"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C482239" w14:textId="77777777" w:rsidR="006D02BD" w:rsidRPr="001024A0" w:rsidRDefault="006D02BD" w:rsidP="004750E5">
      <w:pPr>
        <w:widowControl w:val="0"/>
        <w:tabs>
          <w:tab w:val="right" w:pos="9360"/>
        </w:tabs>
        <w:rPr>
          <w:rFonts w:cs="Times New Roman"/>
        </w:rPr>
      </w:pPr>
    </w:p>
    <w:p w14:paraId="0655BFE6"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2AF9035"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443BF6D4" w14:textId="77777777" w:rsidR="00517669" w:rsidRPr="006F3032" w:rsidRDefault="00517669" w:rsidP="004750E5">
      <w:pPr>
        <w:widowControl w:val="0"/>
        <w:tabs>
          <w:tab w:val="right" w:pos="9360"/>
        </w:tabs>
        <w:rPr>
          <w:rFonts w:cs="Times New Roman"/>
        </w:rPr>
      </w:pPr>
    </w:p>
    <w:p w14:paraId="4B78F7FC"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7ACE57A2" w14:textId="77777777" w:rsidR="006D02BD" w:rsidRPr="00F5205C" w:rsidRDefault="006D02BD" w:rsidP="004750E5">
      <w:pPr>
        <w:rPr>
          <w:rFonts w:cs="Times New Roman"/>
        </w:rPr>
      </w:pPr>
    </w:p>
    <w:p w14:paraId="5904E0EE"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55B7" w14:textId="77777777" w:rsidR="006D4D2B" w:rsidRDefault="006D4D2B" w:rsidP="001C215F">
      <w:r>
        <w:separator/>
      </w:r>
    </w:p>
  </w:endnote>
  <w:endnote w:type="continuationSeparator" w:id="0">
    <w:p w14:paraId="6B1DBCA1" w14:textId="77777777" w:rsidR="006D4D2B" w:rsidRDefault="006D4D2B"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9F6E" w14:textId="77777777" w:rsidR="001C215F" w:rsidRPr="002F4089" w:rsidRDefault="003F6E3D" w:rsidP="002F4089">
    <w:pPr>
      <w:pStyle w:val="Footer"/>
      <w:rPr>
        <w:sz w:val="20"/>
        <w:szCs w:val="20"/>
      </w:rPr>
    </w:pPr>
    <w:bookmarkStart w:id="8" w:name="_Hlk63347658"/>
    <w:bookmarkStart w:id="9" w:name="_Hlk63347659"/>
    <w:r>
      <w:rPr>
        <w:rFonts w:cs="Times New Roman"/>
        <w:sz w:val="20"/>
        <w:szCs w:val="20"/>
      </w:rPr>
      <w:t xml:space="preserve">Notice Form </w:t>
    </w:r>
    <w:r w:rsidR="002F4089">
      <w:rPr>
        <w:rFonts w:cs="Times New Roman"/>
        <w:sz w:val="20"/>
        <w:szCs w:val="20"/>
      </w:rPr>
      <w:t xml:space="preserve">Updated: </w:t>
    </w:r>
    <w:bookmarkEnd w:id="8"/>
    <w:bookmarkEnd w:id="9"/>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C957" w14:textId="77777777" w:rsidR="006D4D2B" w:rsidRDefault="006D4D2B" w:rsidP="001C215F">
      <w:r>
        <w:separator/>
      </w:r>
    </w:p>
  </w:footnote>
  <w:footnote w:type="continuationSeparator" w:id="0">
    <w:p w14:paraId="580CAC63" w14:textId="77777777" w:rsidR="006D4D2B" w:rsidRDefault="006D4D2B"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D2B"/>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0737E"/>
    <w:rsid w:val="00321D31"/>
    <w:rsid w:val="00331A10"/>
    <w:rsid w:val="00360CCB"/>
    <w:rsid w:val="003650B0"/>
    <w:rsid w:val="003941E1"/>
    <w:rsid w:val="003A60D6"/>
    <w:rsid w:val="003A6BCE"/>
    <w:rsid w:val="003C2AEB"/>
    <w:rsid w:val="003C7A2E"/>
    <w:rsid w:val="003D05BE"/>
    <w:rsid w:val="003D3858"/>
    <w:rsid w:val="003E32C8"/>
    <w:rsid w:val="003E4282"/>
    <w:rsid w:val="003F6E3D"/>
    <w:rsid w:val="004421A9"/>
    <w:rsid w:val="004460A7"/>
    <w:rsid w:val="00453E77"/>
    <w:rsid w:val="004750E5"/>
    <w:rsid w:val="00481ED4"/>
    <w:rsid w:val="00485F4D"/>
    <w:rsid w:val="00486DA8"/>
    <w:rsid w:val="004876B2"/>
    <w:rsid w:val="0049044C"/>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602C8B"/>
    <w:rsid w:val="006514EB"/>
    <w:rsid w:val="0068498F"/>
    <w:rsid w:val="0069751B"/>
    <w:rsid w:val="006B484B"/>
    <w:rsid w:val="006D02BD"/>
    <w:rsid w:val="006D4134"/>
    <w:rsid w:val="006D4685"/>
    <w:rsid w:val="006D4D2B"/>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8B8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CCN%20Notices%20&amp;%20Affidavits%20(Updated%204-7-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D96E26ECE749709990C8685B18FF8C"/>
        <w:category>
          <w:name w:val="General"/>
          <w:gallery w:val="placeholder"/>
        </w:category>
        <w:types>
          <w:type w:val="bbPlcHdr"/>
        </w:types>
        <w:behaviors>
          <w:behavior w:val="content"/>
        </w:behaviors>
        <w:guid w:val="{12BF9A1C-B145-4F19-A9DE-7FD65BCCF348}"/>
      </w:docPartPr>
      <w:docPartBody>
        <w:p w:rsidR="00000000" w:rsidRDefault="00DB7BA0" w:rsidP="00DB7BA0">
          <w:pPr>
            <w:pStyle w:val="86D96E26ECE749709990C8685B18FF8C1"/>
          </w:pPr>
          <w:r w:rsidRPr="007A65D4">
            <w:rPr>
              <w:color w:val="808080" w:themeColor="background1" w:themeShade="80"/>
            </w:rPr>
            <w:t>this/these</w:t>
          </w:r>
        </w:p>
      </w:docPartBody>
    </w:docPart>
    <w:docPart>
      <w:docPartPr>
        <w:name w:val="1580C6B4E14042FA8CBB79500A4C2FFF"/>
        <w:category>
          <w:name w:val="General"/>
          <w:gallery w:val="placeholder"/>
        </w:category>
        <w:types>
          <w:type w:val="bbPlcHdr"/>
        </w:types>
        <w:behaviors>
          <w:behavior w:val="content"/>
        </w:behaviors>
        <w:guid w:val="{73100C60-7B64-45CA-928A-947621BA66E5}"/>
      </w:docPartPr>
      <w:docPartBody>
        <w:p w:rsidR="00000000" w:rsidRDefault="00DB7BA0" w:rsidP="00DB7BA0">
          <w:pPr>
            <w:pStyle w:val="1580C6B4E14042FA8CBB79500A4C2FFF1"/>
          </w:pPr>
          <w:r w:rsidRPr="007A65D4">
            <w:rPr>
              <w:color w:val="808080" w:themeColor="background1" w:themeShade="80"/>
            </w:rPr>
            <w:t>does/do</w:t>
          </w:r>
        </w:p>
      </w:docPartBody>
    </w:docPart>
    <w:docPart>
      <w:docPartPr>
        <w:name w:val="4E1C986F184B4514BDCD63E4AA74FD13"/>
        <w:category>
          <w:name w:val="General"/>
          <w:gallery w:val="placeholder"/>
        </w:category>
        <w:types>
          <w:type w:val="bbPlcHdr"/>
        </w:types>
        <w:behaviors>
          <w:behavior w:val="content"/>
        </w:behaviors>
        <w:guid w:val="{3B25BA87-E4B2-43D1-BF39-B72C0A4979C1}"/>
      </w:docPartPr>
      <w:docPartBody>
        <w:p w:rsidR="00000000" w:rsidRDefault="00DB7BA0" w:rsidP="00DB7BA0">
          <w:pPr>
            <w:pStyle w:val="4E1C986F184B4514BDCD63E4AA74FD13"/>
          </w:pPr>
          <w:r w:rsidRPr="004F263A">
            <w:rPr>
              <w:rStyle w:val="PlaceholderText"/>
              <w:rFonts w:eastAsiaTheme="minorHAnsi"/>
            </w:rPr>
            <w:t>Select type</w:t>
          </w:r>
        </w:p>
      </w:docPartBody>
    </w:docPart>
    <w:docPart>
      <w:docPartPr>
        <w:name w:val="D8C957C9C5FB4E0D9B6692B0DDDDAFDF"/>
        <w:category>
          <w:name w:val="General"/>
          <w:gallery w:val="placeholder"/>
        </w:category>
        <w:types>
          <w:type w:val="bbPlcHdr"/>
        </w:types>
        <w:behaviors>
          <w:behavior w:val="content"/>
        </w:behaviors>
        <w:guid w:val="{63D0BFEB-87B0-402B-8490-F6DB0F4DF2F9}"/>
      </w:docPartPr>
      <w:docPartBody>
        <w:p w:rsidR="00000000" w:rsidRDefault="00DB7BA0" w:rsidP="00DB7BA0">
          <w:pPr>
            <w:pStyle w:val="D8C957C9C5FB4E0D9B6692B0DDDDAFDF"/>
          </w:pPr>
          <w:r w:rsidRPr="007A65D4">
            <w:rPr>
              <w:color w:val="808080" w:themeColor="background1" w:themeShade="80"/>
            </w:rPr>
            <w:t>this/these</w:t>
          </w:r>
        </w:p>
      </w:docPartBody>
    </w:docPart>
    <w:docPart>
      <w:docPartPr>
        <w:name w:val="81F4ED85462448D5B59F7C19C4541A62"/>
        <w:category>
          <w:name w:val="General"/>
          <w:gallery w:val="placeholder"/>
        </w:category>
        <w:types>
          <w:type w:val="bbPlcHdr"/>
        </w:types>
        <w:behaviors>
          <w:behavior w:val="content"/>
        </w:behaviors>
        <w:guid w:val="{74392B70-416F-4A12-8363-16B7E30A47A8}"/>
      </w:docPartPr>
      <w:docPartBody>
        <w:p w:rsidR="00000000" w:rsidRDefault="00DB7BA0" w:rsidP="00DB7BA0">
          <w:pPr>
            <w:pStyle w:val="81F4ED85462448D5B59F7C19C4541A62"/>
          </w:pPr>
          <w:r w:rsidRPr="007A65D4">
            <w:rPr>
              <w:color w:val="808080" w:themeColor="background1" w:themeShade="80"/>
            </w:rPr>
            <w:t>does/do</w:t>
          </w:r>
        </w:p>
      </w:docPartBody>
    </w:docPart>
    <w:docPart>
      <w:docPartPr>
        <w:name w:val="0C31B092E87943E186261DDDBEDBF52C"/>
        <w:category>
          <w:name w:val="General"/>
          <w:gallery w:val="placeholder"/>
        </w:category>
        <w:types>
          <w:type w:val="bbPlcHdr"/>
        </w:types>
        <w:behaviors>
          <w:behavior w:val="content"/>
        </w:behaviors>
        <w:guid w:val="{0CEF766C-526E-44C3-8599-1EEBF464D72A}"/>
      </w:docPartPr>
      <w:docPartBody>
        <w:p w:rsidR="00000000" w:rsidRDefault="00DB7BA0" w:rsidP="00DB7BA0">
          <w:pPr>
            <w:pStyle w:val="0C31B092E87943E186261DDDBEDBF52C"/>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A0"/>
    <w:rsid w:val="00DB7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969C04BC1824D33A268727CE6061C0D">
    <w:name w:val="D969C04BC1824D33A268727CE6061C0D"/>
  </w:style>
  <w:style w:type="character" w:styleId="PlaceholderText">
    <w:name w:val="Placeholder Text"/>
    <w:basedOn w:val="DefaultParagraphFont"/>
    <w:uiPriority w:val="99"/>
    <w:semiHidden/>
    <w:rsid w:val="00DB7BA0"/>
    <w:rPr>
      <w:color w:val="808080"/>
    </w:rPr>
  </w:style>
  <w:style w:type="paragraph" w:customStyle="1" w:styleId="B58CF97A66A24B91A24837C7B60B690A">
    <w:name w:val="B58CF97A66A24B91A24837C7B60B690A"/>
  </w:style>
  <w:style w:type="character" w:customStyle="1" w:styleId="Style6">
    <w:name w:val="Style6"/>
    <w:basedOn w:val="DefaultParagraphFont"/>
    <w:uiPriority w:val="1"/>
    <w:rPr>
      <w:rFonts w:ascii="Times New Roman" w:hAnsi="Times New Roman"/>
      <w:color w:val="auto"/>
      <w:sz w:val="24"/>
    </w:rPr>
  </w:style>
  <w:style w:type="paragraph" w:customStyle="1" w:styleId="6C3EE9C7DEBA41469F1FD3C8163EC6F3">
    <w:name w:val="6C3EE9C7DEBA41469F1FD3C8163EC6F3"/>
  </w:style>
  <w:style w:type="paragraph" w:customStyle="1" w:styleId="6ADC1FCB26C644568A0AE1736C44A86F">
    <w:name w:val="6ADC1FCB26C644568A0AE1736C44A86F"/>
  </w:style>
  <w:style w:type="paragraph" w:customStyle="1" w:styleId="B2DBEDE6351C41E1A56E41D5393C578F">
    <w:name w:val="B2DBEDE6351C41E1A56E41D5393C578F"/>
  </w:style>
  <w:style w:type="paragraph" w:customStyle="1" w:styleId="666542BDC6A14FF090020FE934B73115">
    <w:name w:val="666542BDC6A14FF090020FE934B73115"/>
  </w:style>
  <w:style w:type="paragraph" w:customStyle="1" w:styleId="0DF06A1ADF3E4833B66DC8897E0C5859">
    <w:name w:val="0DF06A1ADF3E4833B66DC8897E0C5859"/>
  </w:style>
  <w:style w:type="paragraph" w:customStyle="1" w:styleId="DD3C7A43ECA4475B9A740B1CD31AF30E">
    <w:name w:val="DD3C7A43ECA4475B9A740B1CD31AF30E"/>
  </w:style>
  <w:style w:type="paragraph" w:customStyle="1" w:styleId="746054342E894D438B0230130B88EE0E">
    <w:name w:val="746054342E894D438B0230130B88EE0E"/>
  </w:style>
  <w:style w:type="paragraph" w:customStyle="1" w:styleId="86D96E26ECE749709990C8685B18FF8C">
    <w:name w:val="86D96E26ECE749709990C8685B18FF8C"/>
  </w:style>
  <w:style w:type="paragraph" w:customStyle="1" w:styleId="1580C6B4E14042FA8CBB79500A4C2FFF">
    <w:name w:val="1580C6B4E14042FA8CBB79500A4C2FFF"/>
  </w:style>
  <w:style w:type="paragraph" w:customStyle="1" w:styleId="ECA9530FBAB64F29924041F28A9EC684">
    <w:name w:val="ECA9530FBAB64F29924041F28A9EC684"/>
  </w:style>
  <w:style w:type="paragraph" w:customStyle="1" w:styleId="EFB03E80612241F085E629D5862C2B8A">
    <w:name w:val="EFB03E80612241F085E629D5862C2B8A"/>
  </w:style>
  <w:style w:type="paragraph" w:customStyle="1" w:styleId="C769AA291A854F88A868F8E144A69B12">
    <w:name w:val="C769AA291A854F88A868F8E144A69B12"/>
  </w:style>
  <w:style w:type="paragraph" w:customStyle="1" w:styleId="C510C7FB88D34FA69509F06E5A0547B8">
    <w:name w:val="C510C7FB88D34FA69509F06E5A0547B8"/>
  </w:style>
  <w:style w:type="paragraph" w:customStyle="1" w:styleId="2D0B445EF03842A9B3DE3E0CB54E0DFA">
    <w:name w:val="2D0B445EF03842A9B3DE3E0CB54E0DFA"/>
  </w:style>
  <w:style w:type="paragraph" w:customStyle="1" w:styleId="3EAB17712A9547A59CEC292DE3B52B94">
    <w:name w:val="3EAB17712A9547A59CEC292DE3B52B94"/>
  </w:style>
  <w:style w:type="paragraph" w:customStyle="1" w:styleId="DA5A333BC18147E2961BB0B424A7275D">
    <w:name w:val="DA5A333BC18147E2961BB0B424A7275D"/>
  </w:style>
  <w:style w:type="paragraph" w:customStyle="1" w:styleId="AF0C4B87F3C4499899F0697C3872780A">
    <w:name w:val="AF0C4B87F3C4499899F0697C3872780A"/>
  </w:style>
  <w:style w:type="paragraph" w:customStyle="1" w:styleId="0F8E0B736B2246FB9163C4060B8714AA">
    <w:name w:val="0F8E0B736B2246FB9163C4060B8714AA"/>
  </w:style>
  <w:style w:type="paragraph" w:customStyle="1" w:styleId="AA1B3EA52F3446A5B2D2C807F53A5DAA">
    <w:name w:val="AA1B3EA52F3446A5B2D2C807F53A5DAA"/>
  </w:style>
  <w:style w:type="paragraph" w:customStyle="1" w:styleId="1FAAD032714B45C2B873331FF3486B34">
    <w:name w:val="1FAAD032714B45C2B873331FF3486B34"/>
  </w:style>
  <w:style w:type="paragraph" w:customStyle="1" w:styleId="8950F84A3DFC43DBADD3A3960BB0BB82">
    <w:name w:val="8950F84A3DFC43DBADD3A3960BB0BB82"/>
  </w:style>
  <w:style w:type="paragraph" w:customStyle="1" w:styleId="B2DBEDE6351C41E1A56E41D5393C578F1">
    <w:name w:val="B2DBEDE6351C41E1A56E41D5393C578F1"/>
    <w:rsid w:val="00DB7BA0"/>
    <w:pPr>
      <w:spacing w:after="0" w:line="240" w:lineRule="auto"/>
    </w:pPr>
    <w:rPr>
      <w:rFonts w:ascii="Times New Roman" w:eastAsia="Times New Roman" w:hAnsi="Times New Roman" w:cs="Baskerville Old Face"/>
      <w:sz w:val="24"/>
      <w:szCs w:val="24"/>
    </w:rPr>
  </w:style>
  <w:style w:type="paragraph" w:customStyle="1" w:styleId="666542BDC6A14FF090020FE934B731151">
    <w:name w:val="666542BDC6A14FF090020FE934B731151"/>
    <w:rsid w:val="00DB7BA0"/>
    <w:pPr>
      <w:spacing w:after="0" w:line="240" w:lineRule="auto"/>
    </w:pPr>
    <w:rPr>
      <w:rFonts w:ascii="Times New Roman" w:eastAsia="Times New Roman" w:hAnsi="Times New Roman" w:cs="Baskerville Old Face"/>
      <w:sz w:val="24"/>
      <w:szCs w:val="24"/>
    </w:rPr>
  </w:style>
  <w:style w:type="paragraph" w:customStyle="1" w:styleId="0DF06A1ADF3E4833B66DC8897E0C58591">
    <w:name w:val="0DF06A1ADF3E4833B66DC8897E0C58591"/>
    <w:rsid w:val="00DB7BA0"/>
    <w:pPr>
      <w:spacing w:after="0" w:line="240" w:lineRule="auto"/>
    </w:pPr>
    <w:rPr>
      <w:rFonts w:ascii="Times New Roman" w:eastAsia="Times New Roman" w:hAnsi="Times New Roman" w:cs="Baskerville Old Face"/>
      <w:sz w:val="24"/>
      <w:szCs w:val="24"/>
    </w:rPr>
  </w:style>
  <w:style w:type="paragraph" w:customStyle="1" w:styleId="DD3C7A43ECA4475B9A740B1CD31AF30E1">
    <w:name w:val="DD3C7A43ECA4475B9A740B1CD31AF30E1"/>
    <w:rsid w:val="00DB7BA0"/>
    <w:pPr>
      <w:spacing w:after="0" w:line="240" w:lineRule="auto"/>
    </w:pPr>
    <w:rPr>
      <w:rFonts w:ascii="Times New Roman" w:eastAsia="Times New Roman" w:hAnsi="Times New Roman" w:cs="Baskerville Old Face"/>
      <w:sz w:val="24"/>
      <w:szCs w:val="24"/>
    </w:rPr>
  </w:style>
  <w:style w:type="paragraph" w:customStyle="1" w:styleId="746054342E894D438B0230130B88EE0E1">
    <w:name w:val="746054342E894D438B0230130B88EE0E1"/>
    <w:rsid w:val="00DB7BA0"/>
    <w:pPr>
      <w:spacing w:after="0" w:line="240" w:lineRule="auto"/>
    </w:pPr>
    <w:rPr>
      <w:rFonts w:ascii="Times New Roman" w:eastAsia="Times New Roman" w:hAnsi="Times New Roman" w:cs="Baskerville Old Face"/>
      <w:sz w:val="24"/>
      <w:szCs w:val="24"/>
    </w:rPr>
  </w:style>
  <w:style w:type="paragraph" w:customStyle="1" w:styleId="86D96E26ECE749709990C8685B18FF8C1">
    <w:name w:val="86D96E26ECE749709990C8685B18FF8C1"/>
    <w:rsid w:val="00DB7BA0"/>
    <w:pPr>
      <w:spacing w:after="0" w:line="240" w:lineRule="auto"/>
    </w:pPr>
    <w:rPr>
      <w:rFonts w:ascii="Times New Roman" w:eastAsia="Times New Roman" w:hAnsi="Times New Roman" w:cs="Baskerville Old Face"/>
      <w:sz w:val="24"/>
      <w:szCs w:val="24"/>
    </w:rPr>
  </w:style>
  <w:style w:type="paragraph" w:customStyle="1" w:styleId="1580C6B4E14042FA8CBB79500A4C2FFF1">
    <w:name w:val="1580C6B4E14042FA8CBB79500A4C2FFF1"/>
    <w:rsid w:val="00DB7BA0"/>
    <w:pPr>
      <w:spacing w:after="0" w:line="240" w:lineRule="auto"/>
    </w:pPr>
    <w:rPr>
      <w:rFonts w:ascii="Times New Roman" w:eastAsia="Times New Roman" w:hAnsi="Times New Roman" w:cs="Baskerville Old Face"/>
      <w:sz w:val="24"/>
      <w:szCs w:val="24"/>
    </w:rPr>
  </w:style>
  <w:style w:type="paragraph" w:customStyle="1" w:styleId="ECA9530FBAB64F29924041F28A9EC6841">
    <w:name w:val="ECA9530FBAB64F29924041F28A9EC6841"/>
    <w:rsid w:val="00DB7BA0"/>
    <w:pPr>
      <w:spacing w:after="0" w:line="240" w:lineRule="auto"/>
    </w:pPr>
    <w:rPr>
      <w:rFonts w:ascii="Times New Roman" w:eastAsia="Times New Roman" w:hAnsi="Times New Roman" w:cs="Baskerville Old Face"/>
      <w:sz w:val="24"/>
      <w:szCs w:val="24"/>
    </w:rPr>
  </w:style>
  <w:style w:type="paragraph" w:customStyle="1" w:styleId="2D0B445EF03842A9B3DE3E0CB54E0DFA1">
    <w:name w:val="2D0B445EF03842A9B3DE3E0CB54E0DFA1"/>
    <w:rsid w:val="00DB7BA0"/>
    <w:pPr>
      <w:spacing w:after="0" w:line="240" w:lineRule="auto"/>
    </w:pPr>
    <w:rPr>
      <w:rFonts w:ascii="Times New Roman" w:eastAsia="Times New Roman" w:hAnsi="Times New Roman" w:cs="Baskerville Old Face"/>
      <w:sz w:val="24"/>
      <w:szCs w:val="24"/>
    </w:rPr>
  </w:style>
  <w:style w:type="paragraph" w:customStyle="1" w:styleId="3EAB17712A9547A59CEC292DE3B52B941">
    <w:name w:val="3EAB17712A9547A59CEC292DE3B52B941"/>
    <w:rsid w:val="00DB7BA0"/>
    <w:pPr>
      <w:spacing w:after="0" w:line="240" w:lineRule="auto"/>
    </w:pPr>
    <w:rPr>
      <w:rFonts w:ascii="Times New Roman" w:eastAsia="Times New Roman" w:hAnsi="Times New Roman" w:cs="Baskerville Old Face"/>
      <w:sz w:val="24"/>
      <w:szCs w:val="24"/>
    </w:rPr>
  </w:style>
  <w:style w:type="paragraph" w:customStyle="1" w:styleId="DA5A333BC18147E2961BB0B424A7275D1">
    <w:name w:val="DA5A333BC18147E2961BB0B424A7275D1"/>
    <w:rsid w:val="00DB7BA0"/>
    <w:pPr>
      <w:spacing w:after="0" w:line="240" w:lineRule="auto"/>
    </w:pPr>
    <w:rPr>
      <w:rFonts w:ascii="Times New Roman" w:eastAsia="Times New Roman" w:hAnsi="Times New Roman" w:cs="Baskerville Old Face"/>
      <w:sz w:val="24"/>
      <w:szCs w:val="24"/>
    </w:rPr>
  </w:style>
  <w:style w:type="paragraph" w:customStyle="1" w:styleId="AF0C4B87F3C4499899F0697C3872780A1">
    <w:name w:val="AF0C4B87F3C4499899F0697C3872780A1"/>
    <w:rsid w:val="00DB7BA0"/>
    <w:pPr>
      <w:spacing w:after="0" w:line="240" w:lineRule="auto"/>
    </w:pPr>
    <w:rPr>
      <w:rFonts w:ascii="Times New Roman" w:eastAsia="Times New Roman" w:hAnsi="Times New Roman" w:cs="Baskerville Old Face"/>
      <w:sz w:val="24"/>
      <w:szCs w:val="24"/>
    </w:rPr>
  </w:style>
  <w:style w:type="paragraph" w:customStyle="1" w:styleId="0F8E0B736B2246FB9163C4060B8714AA1">
    <w:name w:val="0F8E0B736B2246FB9163C4060B8714AA1"/>
    <w:rsid w:val="00DB7BA0"/>
    <w:pPr>
      <w:spacing w:after="0" w:line="240" w:lineRule="auto"/>
    </w:pPr>
    <w:rPr>
      <w:rFonts w:ascii="Times New Roman" w:eastAsia="Times New Roman" w:hAnsi="Times New Roman" w:cs="Baskerville Old Face"/>
      <w:sz w:val="24"/>
      <w:szCs w:val="24"/>
    </w:rPr>
  </w:style>
  <w:style w:type="paragraph" w:customStyle="1" w:styleId="AA1B3EA52F3446A5B2D2C807F53A5DAA1">
    <w:name w:val="AA1B3EA52F3446A5B2D2C807F53A5DAA1"/>
    <w:rsid w:val="00DB7BA0"/>
    <w:pPr>
      <w:spacing w:after="0" w:line="240" w:lineRule="auto"/>
    </w:pPr>
    <w:rPr>
      <w:rFonts w:ascii="Times New Roman" w:eastAsia="Times New Roman" w:hAnsi="Times New Roman" w:cs="Baskerville Old Face"/>
      <w:sz w:val="24"/>
      <w:szCs w:val="24"/>
    </w:rPr>
  </w:style>
  <w:style w:type="paragraph" w:customStyle="1" w:styleId="1FAAD032714B45C2B873331FF3486B341">
    <w:name w:val="1FAAD032714B45C2B873331FF3486B341"/>
    <w:rsid w:val="00DB7BA0"/>
    <w:pPr>
      <w:spacing w:after="0" w:line="240" w:lineRule="auto"/>
    </w:pPr>
    <w:rPr>
      <w:rFonts w:ascii="Times New Roman" w:eastAsia="Times New Roman" w:hAnsi="Times New Roman" w:cs="Baskerville Old Face"/>
      <w:sz w:val="24"/>
      <w:szCs w:val="24"/>
    </w:rPr>
  </w:style>
  <w:style w:type="paragraph" w:customStyle="1" w:styleId="8950F84A3DFC43DBADD3A3960BB0BB821">
    <w:name w:val="8950F84A3DFC43DBADD3A3960BB0BB821"/>
    <w:rsid w:val="00DB7BA0"/>
    <w:pPr>
      <w:spacing w:after="0" w:line="240" w:lineRule="auto"/>
    </w:pPr>
    <w:rPr>
      <w:rFonts w:ascii="Times New Roman" w:eastAsia="Times New Roman" w:hAnsi="Times New Roman" w:cs="Baskerville Old Face"/>
      <w:sz w:val="24"/>
      <w:szCs w:val="24"/>
    </w:rPr>
  </w:style>
  <w:style w:type="paragraph" w:customStyle="1" w:styleId="4E1C986F184B4514BDCD63E4AA74FD13">
    <w:name w:val="4E1C986F184B4514BDCD63E4AA74FD13"/>
    <w:rsid w:val="00DB7BA0"/>
  </w:style>
  <w:style w:type="paragraph" w:customStyle="1" w:styleId="D8C957C9C5FB4E0D9B6692B0DDDDAFDF">
    <w:name w:val="D8C957C9C5FB4E0D9B6692B0DDDDAFDF"/>
    <w:rsid w:val="00DB7BA0"/>
  </w:style>
  <w:style w:type="paragraph" w:customStyle="1" w:styleId="81F4ED85462448D5B59F7C19C4541A62">
    <w:name w:val="81F4ED85462448D5B59F7C19C4541A62"/>
    <w:rsid w:val="00DB7BA0"/>
  </w:style>
  <w:style w:type="paragraph" w:customStyle="1" w:styleId="0C31B092E87943E186261DDDBEDBF52C">
    <w:name w:val="0C31B092E87943E186261DDDBEDBF52C"/>
    <w:rsid w:val="00DB7B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(Updated 4-7-2022).dotx</Template>
  <TotalTime>0</TotalTime>
  <Pages>6</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2022-07-07T17:52:00Z</dcterms:created>
  <dcterms:modified xsi:type="dcterms:W3CDTF">2022-07-07T18:38:00Z</dcterms:modified>
</cp:coreProperties>
</file>